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B886A" w14:textId="140322B1" w:rsidR="00512348" w:rsidRDefault="00512348" w:rsidP="00512348">
      <w:pPr>
        <w:pStyle w:val="CRCoverPage"/>
        <w:tabs>
          <w:tab w:val="right" w:pos="9639"/>
        </w:tabs>
        <w:spacing w:after="0"/>
        <w:rPr>
          <w:b/>
          <w:i/>
          <w:noProof/>
          <w:sz w:val="28"/>
        </w:rPr>
      </w:pPr>
      <w:r>
        <w:rPr>
          <w:b/>
          <w:noProof/>
          <w:sz w:val="24"/>
        </w:rPr>
        <w:t>3GPP TSG-CT WG4 Meeting #117</w:t>
      </w:r>
      <w:r>
        <w:rPr>
          <w:b/>
          <w:i/>
          <w:noProof/>
          <w:sz w:val="28"/>
        </w:rPr>
        <w:tab/>
      </w:r>
      <w:r w:rsidR="00B87B18" w:rsidRPr="00B87B18">
        <w:rPr>
          <w:b/>
          <w:noProof/>
          <w:sz w:val="24"/>
        </w:rPr>
        <w:t>C4-233374</w:t>
      </w:r>
      <w:bookmarkStart w:id="0" w:name="_GoBack"/>
      <w:bookmarkEnd w:id="0"/>
    </w:p>
    <w:p w14:paraId="004D0C39" w14:textId="77777777" w:rsidR="00512348" w:rsidRDefault="00512348" w:rsidP="00512348">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p>
    <w:p w14:paraId="51466FE6" w14:textId="77777777" w:rsidR="00A46E59" w:rsidRPr="00512348"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0160FE6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268FF" w:rsidRPr="005268FF">
        <w:rPr>
          <w:rFonts w:ascii="Arial" w:hAnsi="Arial" w:cs="Arial"/>
          <w:b/>
          <w:bCs/>
          <w:lang w:val="en-US" w:eastAsia="zh-CN"/>
        </w:rPr>
        <w:t xml:space="preserve">New Solution for Key Issue #1 of </w:t>
      </w:r>
      <w:proofErr w:type="spellStart"/>
      <w:r w:rsidR="005268FF" w:rsidRPr="005268FF">
        <w:rPr>
          <w:rFonts w:ascii="Arial" w:hAnsi="Arial" w:cs="Arial"/>
          <w:b/>
          <w:bCs/>
          <w:lang w:val="en-US" w:eastAsia="zh-CN"/>
        </w:rPr>
        <w:t>FS_NRFe</w:t>
      </w:r>
      <w:proofErr w:type="spellEnd"/>
      <w:r w:rsidR="005268FF" w:rsidRPr="005268FF">
        <w:rPr>
          <w:rFonts w:ascii="Arial" w:hAnsi="Arial" w:cs="Arial"/>
          <w:b/>
          <w:bCs/>
          <w:lang w:val="en-US" w:eastAsia="zh-CN"/>
        </w:rPr>
        <w:t xml:space="preserve"> to support set level shared data</w:t>
      </w:r>
    </w:p>
    <w:p w14:paraId="41F1353D" w14:textId="3F21849A"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w:t>
      </w:r>
      <w:r w:rsidR="00FC7291">
        <w:rPr>
          <w:rFonts w:ascii="Arial" w:hAnsi="Arial" w:cs="Arial"/>
          <w:b/>
          <w:bCs/>
          <w:lang w:val="en-US"/>
        </w:rPr>
        <w:t>1</w:t>
      </w:r>
      <w:r>
        <w:rPr>
          <w:rFonts w:ascii="Arial" w:hAnsi="Arial" w:cs="Arial"/>
          <w:b/>
          <w:bCs/>
          <w:lang w:val="en-US"/>
        </w:rPr>
        <w:t>.</w:t>
      </w:r>
      <w:r w:rsidR="00FC7291">
        <w:rPr>
          <w:rFonts w:ascii="Arial" w:hAnsi="Arial" w:cs="Arial"/>
          <w:b/>
          <w:bCs/>
          <w:lang w:val="en-US" w:eastAsia="zh-CN"/>
        </w:rPr>
        <w:t>0</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9E3D010" w:rsidR="00CD2478" w:rsidRPr="006B5418" w:rsidRDefault="00FC7291" w:rsidP="00CD2478">
      <w:pPr>
        <w:rPr>
          <w:lang w:val="en-US" w:eastAsia="zh-CN"/>
        </w:rPr>
      </w:pPr>
      <w:r>
        <w:rPr>
          <w:rFonts w:hint="eastAsia"/>
          <w:lang w:val="en-US" w:eastAsia="zh-CN"/>
        </w:rPr>
        <w:t>Si</w:t>
      </w:r>
      <w:r>
        <w:rPr>
          <w:lang w:val="en-US" w:eastAsia="zh-CN"/>
        </w:rPr>
        <w:t>ngle write point to avoid consistency consumption</w:t>
      </w:r>
      <w:r w:rsidR="00B6384A">
        <w:rPr>
          <w:lang w:val="en-US" w:eastAsia="zh-CN"/>
        </w:rPr>
        <w:t>.</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3F309994" w:rsidR="00E273AB" w:rsidRPr="006B5418" w:rsidRDefault="00E273AB" w:rsidP="00E273AB">
      <w:pPr>
        <w:rPr>
          <w:lang w:val="en-US"/>
        </w:rPr>
      </w:pPr>
      <w:r w:rsidRPr="006B5418">
        <w:rPr>
          <w:lang w:val="en-US"/>
        </w:rPr>
        <w:t>It is proposed to agree the following changes to 3GPP T</w:t>
      </w:r>
      <w:r>
        <w:rPr>
          <w:lang w:val="en-US"/>
        </w:rPr>
        <w:t>R 29.831 v</w:t>
      </w:r>
      <w:r w:rsidR="00FC7291">
        <w:rPr>
          <w:lang w:val="en-US"/>
        </w:rPr>
        <w:t>1.0.</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039DA0D" w14:textId="184B7189" w:rsidR="005D2010" w:rsidRPr="00D21562" w:rsidRDefault="005D2010" w:rsidP="005D2010">
      <w:pPr>
        <w:pStyle w:val="2"/>
        <w:rPr>
          <w:lang w:eastAsia="zh-CN"/>
        </w:rPr>
      </w:pPr>
      <w:bookmarkStart w:id="2" w:name="_Toc42763478"/>
      <w:bookmarkStart w:id="3" w:name="_Toc49769260"/>
      <w:bookmarkStart w:id="4" w:name="_Toc56438069"/>
      <w:bookmarkStart w:id="5" w:name="_Toc56438211"/>
      <w:bookmarkStart w:id="6" w:name="_Toc56438285"/>
      <w:bookmarkStart w:id="7" w:name="_Toc57274155"/>
      <w:bookmarkStart w:id="8" w:name="_Toc57274624"/>
      <w:bookmarkStart w:id="9" w:name="_Toc66461567"/>
      <w:bookmarkStart w:id="10" w:name="_Toc70926359"/>
      <w:bookmarkStart w:id="11" w:name="_Toc86043862"/>
      <w:r>
        <w:rPr>
          <w:rFonts w:hint="eastAsia"/>
          <w:lang w:eastAsia="zh-CN"/>
        </w:rPr>
        <w:t>6</w:t>
      </w:r>
      <w:r w:rsidRPr="00D21562">
        <w:rPr>
          <w:lang w:eastAsia="zh-CN"/>
        </w:rPr>
        <w:t>.</w:t>
      </w:r>
      <w:r>
        <w:rPr>
          <w:lang w:eastAsia="zh-CN"/>
        </w:rPr>
        <w:t>X</w:t>
      </w:r>
      <w:r w:rsidRPr="00D21562">
        <w:rPr>
          <w:lang w:eastAsia="zh-CN"/>
        </w:rPr>
        <w:tab/>
        <w:t>Solution</w:t>
      </w:r>
      <w:r>
        <w:rPr>
          <w:lang w:eastAsia="zh-CN"/>
        </w:rPr>
        <w:t xml:space="preserve"> </w:t>
      </w:r>
      <w:r w:rsidRPr="00D21562">
        <w:rPr>
          <w:lang w:eastAsia="zh-CN"/>
        </w:rPr>
        <w:t>#</w:t>
      </w:r>
      <w:r>
        <w:rPr>
          <w:lang w:eastAsia="zh-CN"/>
        </w:rPr>
        <w:t>X</w:t>
      </w:r>
      <w:r w:rsidRPr="00D21562">
        <w:rPr>
          <w:lang w:eastAsia="zh-CN"/>
        </w:rPr>
        <w:t xml:space="preserve">: </w:t>
      </w:r>
      <w:bookmarkEnd w:id="2"/>
      <w:bookmarkEnd w:id="3"/>
      <w:bookmarkEnd w:id="4"/>
      <w:bookmarkEnd w:id="5"/>
      <w:bookmarkEnd w:id="6"/>
      <w:bookmarkEnd w:id="7"/>
      <w:bookmarkEnd w:id="8"/>
      <w:bookmarkEnd w:id="9"/>
      <w:bookmarkEnd w:id="10"/>
      <w:bookmarkEnd w:id="11"/>
      <w:r w:rsidR="00D800E9">
        <w:rPr>
          <w:rFonts w:hint="eastAsia"/>
          <w:lang w:eastAsia="zh-CN"/>
        </w:rPr>
        <w:t>Support</w:t>
      </w:r>
      <w:r w:rsidR="00D800E9">
        <w:rPr>
          <w:lang w:eastAsia="zh-CN"/>
        </w:rPr>
        <w:t xml:space="preserve"> </w:t>
      </w:r>
      <w:r w:rsidR="00D82D37">
        <w:rPr>
          <w:lang w:eastAsia="zh-CN"/>
        </w:rPr>
        <w:t xml:space="preserve">for </w:t>
      </w:r>
      <w:r w:rsidR="00875341">
        <w:rPr>
          <w:lang w:eastAsia="zh-CN"/>
        </w:rPr>
        <w:t>NF Set</w:t>
      </w:r>
      <w:r w:rsidR="00D82D37">
        <w:rPr>
          <w:lang w:eastAsia="zh-CN"/>
        </w:rPr>
        <w:t xml:space="preserve"> level shared data</w:t>
      </w:r>
    </w:p>
    <w:p w14:paraId="366EFB6B" w14:textId="77777777" w:rsidR="005D2010" w:rsidRPr="00D21562" w:rsidRDefault="005D2010" w:rsidP="005D2010">
      <w:pPr>
        <w:pStyle w:val="3"/>
      </w:pPr>
      <w:bookmarkStart w:id="12" w:name="_Toc49769261"/>
      <w:bookmarkStart w:id="13" w:name="_Toc56438070"/>
      <w:bookmarkStart w:id="14" w:name="_Toc56438212"/>
      <w:bookmarkStart w:id="15" w:name="_Toc56438286"/>
      <w:bookmarkStart w:id="16" w:name="_Toc57274156"/>
      <w:bookmarkStart w:id="17" w:name="_Toc57274625"/>
      <w:bookmarkStart w:id="18" w:name="_Toc66461568"/>
      <w:bookmarkStart w:id="19" w:name="_Toc70926360"/>
      <w:bookmarkStart w:id="20" w:name="_Toc86043863"/>
      <w:r>
        <w:rPr>
          <w:rFonts w:hint="eastAsia"/>
          <w:lang w:eastAsia="zh-CN"/>
        </w:rPr>
        <w:t>6</w:t>
      </w:r>
      <w:r w:rsidRPr="00D21562">
        <w:t>.</w:t>
      </w:r>
      <w:r>
        <w:rPr>
          <w:lang w:eastAsia="zh-CN"/>
        </w:rPr>
        <w:t>X</w:t>
      </w:r>
      <w:r w:rsidRPr="00D21562">
        <w:t>.1</w:t>
      </w:r>
      <w:r w:rsidRPr="00D21562">
        <w:tab/>
        <w:t>Description</w:t>
      </w:r>
      <w:bookmarkEnd w:id="12"/>
      <w:bookmarkEnd w:id="13"/>
      <w:bookmarkEnd w:id="14"/>
      <w:bookmarkEnd w:id="15"/>
      <w:bookmarkEnd w:id="16"/>
      <w:bookmarkEnd w:id="17"/>
      <w:bookmarkEnd w:id="18"/>
      <w:bookmarkEnd w:id="19"/>
      <w:bookmarkEnd w:id="20"/>
    </w:p>
    <w:p w14:paraId="5AB0086B" w14:textId="4E84D779" w:rsidR="005D2010" w:rsidRPr="00D21562" w:rsidRDefault="005D2010" w:rsidP="005D2010">
      <w:r w:rsidRPr="00D21562">
        <w:t>The solution is to address the Key Issue #</w:t>
      </w:r>
      <w:r w:rsidR="00720241">
        <w:t>1</w:t>
      </w:r>
      <w:r w:rsidRPr="00D21562">
        <w:t xml:space="preserve">: </w:t>
      </w:r>
      <w:r>
        <w:t>Avoid Duplicate Configuration and Transmission of Shareable Data</w:t>
      </w:r>
      <w:r w:rsidRPr="00D21562">
        <w:t>.</w:t>
      </w:r>
    </w:p>
    <w:p w14:paraId="4C90571A" w14:textId="594CA337" w:rsidR="00BD3C3A" w:rsidRDefault="00561131" w:rsidP="00561131">
      <w:pPr>
        <w:rPr>
          <w:lang w:val="en-US" w:eastAsia="zh-CN"/>
        </w:rPr>
      </w:pPr>
      <w:r>
        <w:rPr>
          <w:rFonts w:hint="eastAsia"/>
          <w:lang w:val="en-US" w:eastAsia="zh-CN"/>
        </w:rPr>
        <w:t>A</w:t>
      </w:r>
      <w:r>
        <w:rPr>
          <w:lang w:val="en-US" w:eastAsia="zh-CN"/>
        </w:rPr>
        <w:t>ccording to the definition in TS 23.501[</w:t>
      </w:r>
      <w:r w:rsidR="004B3C40">
        <w:rPr>
          <w:lang w:val="en-US" w:eastAsia="zh-CN"/>
        </w:rPr>
        <w:t>3</w:t>
      </w:r>
      <w:r>
        <w:rPr>
          <w:lang w:val="en-US" w:eastAsia="zh-CN"/>
        </w:rPr>
        <w:t xml:space="preserve">], </w:t>
      </w:r>
      <w:r w:rsidR="00875341">
        <w:rPr>
          <w:lang w:val="en-US" w:eastAsia="zh-CN"/>
        </w:rPr>
        <w:t>NF Set</w:t>
      </w:r>
      <w:r>
        <w:rPr>
          <w:lang w:val="en-US" w:eastAsia="zh-CN"/>
        </w:rPr>
        <w:t xml:space="preserve"> is a group of interchangeable NF instances of the same type, supporting the same services and the same network slice(s), and can have access to the same context data even geographically distributed. Under this precondition, it can be assumed that NF profile</w:t>
      </w:r>
      <w:r w:rsidR="004B3C40">
        <w:rPr>
          <w:lang w:val="en-US" w:eastAsia="zh-CN"/>
        </w:rPr>
        <w:t>s</w:t>
      </w:r>
      <w:r>
        <w:rPr>
          <w:lang w:val="en-US" w:eastAsia="zh-CN"/>
        </w:rPr>
        <w:t xml:space="preserve"> of different NF instances within the same </w:t>
      </w:r>
      <w:r w:rsidR="00875341">
        <w:rPr>
          <w:lang w:val="en-US" w:eastAsia="zh-CN"/>
        </w:rPr>
        <w:t>NF Set</w:t>
      </w:r>
      <w:r>
        <w:rPr>
          <w:lang w:val="en-US" w:eastAsia="zh-CN"/>
        </w:rPr>
        <w:t xml:space="preserve"> tend to </w:t>
      </w:r>
      <w:r w:rsidRPr="006339AE">
        <w:rPr>
          <w:lang w:val="en-US" w:eastAsia="zh-CN"/>
        </w:rPr>
        <w:t>converge</w:t>
      </w:r>
      <w:r>
        <w:rPr>
          <w:lang w:val="en-US" w:eastAsia="zh-CN"/>
        </w:rPr>
        <w:t>, and would only differ with some NF instance specific data types, e.g. address info,</w:t>
      </w:r>
      <w:r w:rsidR="00BD3C3A">
        <w:rPr>
          <w:lang w:val="en-US" w:eastAsia="zh-CN"/>
        </w:rPr>
        <w:t xml:space="preserve"> NF Instance info, etc</w:t>
      </w:r>
      <w:r>
        <w:rPr>
          <w:lang w:val="en-US" w:eastAsia="zh-CN"/>
        </w:rPr>
        <w:t xml:space="preserve">. </w:t>
      </w:r>
    </w:p>
    <w:p w14:paraId="42F3CC37" w14:textId="61C57FD4" w:rsidR="00994FA8" w:rsidRDefault="00561131" w:rsidP="00561131">
      <w:pPr>
        <w:rPr>
          <w:lang w:val="en-US" w:eastAsia="zh-CN"/>
        </w:rPr>
      </w:pPr>
      <w:r>
        <w:rPr>
          <w:lang w:val="en-US" w:eastAsia="zh-CN"/>
        </w:rPr>
        <w:t xml:space="preserve">To optimize the </w:t>
      </w:r>
      <w:r w:rsidR="00BD3C3A">
        <w:rPr>
          <w:lang w:val="en-US" w:eastAsia="zh-CN"/>
        </w:rPr>
        <w:t xml:space="preserve">storage and </w:t>
      </w:r>
      <w:r>
        <w:rPr>
          <w:lang w:val="en-US" w:eastAsia="zh-CN"/>
        </w:rPr>
        <w:t xml:space="preserve">transmission of shared data for an </w:t>
      </w:r>
      <w:r w:rsidR="00875341">
        <w:rPr>
          <w:lang w:val="en-US" w:eastAsia="zh-CN"/>
        </w:rPr>
        <w:t>NF Set</w:t>
      </w:r>
      <w:r>
        <w:rPr>
          <w:lang w:val="en-US" w:eastAsia="zh-CN"/>
        </w:rPr>
        <w:t>,</w:t>
      </w:r>
      <w:r w:rsidR="00BD3C3A">
        <w:rPr>
          <w:lang w:val="en-US" w:eastAsia="zh-CN"/>
        </w:rPr>
        <w:t xml:space="preserve"> </w:t>
      </w:r>
      <w:r w:rsidR="00994FA8">
        <w:rPr>
          <w:rFonts w:hint="eastAsia"/>
          <w:lang w:val="en-US" w:eastAsia="zh-CN"/>
        </w:rPr>
        <w:t>t</w:t>
      </w:r>
      <w:r w:rsidR="00994FA8">
        <w:rPr>
          <w:lang w:val="en-US" w:eastAsia="zh-CN"/>
        </w:rPr>
        <w:t>he following issues needs to be address</w:t>
      </w:r>
      <w:r w:rsidR="007B693A">
        <w:rPr>
          <w:lang w:val="en-US" w:eastAsia="zh-CN"/>
        </w:rPr>
        <w:t>ed</w:t>
      </w:r>
      <w:r w:rsidR="00994FA8">
        <w:rPr>
          <w:lang w:val="en-US" w:eastAsia="zh-CN"/>
        </w:rPr>
        <w:t xml:space="preserve"> in </w:t>
      </w:r>
      <w:r w:rsidR="00A45FB3">
        <w:rPr>
          <w:lang w:val="en-US" w:eastAsia="zh-CN"/>
        </w:rPr>
        <w:t xml:space="preserve">this </w:t>
      </w:r>
      <w:r w:rsidR="00994FA8">
        <w:rPr>
          <w:lang w:val="en-US" w:eastAsia="zh-CN"/>
        </w:rPr>
        <w:t>solution:</w:t>
      </w:r>
    </w:p>
    <w:p w14:paraId="394FB1A3" w14:textId="0F9983D3" w:rsidR="00994FA8" w:rsidRDefault="00994FA8" w:rsidP="00994FA8">
      <w:pPr>
        <w:numPr>
          <w:ilvl w:val="0"/>
          <w:numId w:val="3"/>
        </w:numPr>
        <w:rPr>
          <w:lang w:val="en-US" w:eastAsia="zh-CN"/>
        </w:rPr>
      </w:pPr>
      <w:r>
        <w:rPr>
          <w:lang w:val="en-US" w:eastAsia="zh-CN"/>
        </w:rPr>
        <w:t>How the NRF receive</w:t>
      </w:r>
      <w:r w:rsidR="00D800E9">
        <w:rPr>
          <w:lang w:val="en-US" w:eastAsia="zh-CN"/>
        </w:rPr>
        <w:t xml:space="preserve">s the shared data </w:t>
      </w:r>
      <w:r w:rsidR="00A45FB3">
        <w:rPr>
          <w:lang w:val="en-US" w:eastAsia="zh-CN"/>
        </w:rPr>
        <w:t>for a specific NF Set.</w:t>
      </w:r>
    </w:p>
    <w:p w14:paraId="0F630036" w14:textId="72BE05C6" w:rsidR="00A45FB3" w:rsidRDefault="00A45FB3" w:rsidP="00994FA8">
      <w:pPr>
        <w:numPr>
          <w:ilvl w:val="0"/>
          <w:numId w:val="3"/>
        </w:numPr>
        <w:rPr>
          <w:lang w:val="en-US" w:eastAsia="zh-CN"/>
        </w:rPr>
      </w:pPr>
      <w:r>
        <w:rPr>
          <w:rFonts w:hint="eastAsia"/>
          <w:lang w:val="en-US" w:eastAsia="zh-CN"/>
        </w:rPr>
        <w:t>H</w:t>
      </w:r>
      <w:r>
        <w:rPr>
          <w:lang w:val="en-US" w:eastAsia="zh-CN"/>
        </w:rPr>
        <w:t xml:space="preserve">ow the NRF can be notified of the updated shared data for the </w:t>
      </w:r>
      <w:r w:rsidR="00875341">
        <w:rPr>
          <w:lang w:val="en-US" w:eastAsia="zh-CN"/>
        </w:rPr>
        <w:t>NF Set</w:t>
      </w:r>
      <w:r>
        <w:rPr>
          <w:lang w:val="en-US" w:eastAsia="zh-CN"/>
        </w:rPr>
        <w:t>.</w:t>
      </w:r>
    </w:p>
    <w:p w14:paraId="7A7F3F93" w14:textId="67C17858" w:rsidR="00A45FB3" w:rsidRDefault="00A45FB3" w:rsidP="00994FA8">
      <w:pPr>
        <w:numPr>
          <w:ilvl w:val="0"/>
          <w:numId w:val="3"/>
        </w:numPr>
        <w:rPr>
          <w:lang w:val="en-US" w:eastAsia="zh-CN"/>
        </w:rPr>
      </w:pPr>
      <w:r>
        <w:rPr>
          <w:rFonts w:hint="eastAsia"/>
          <w:lang w:val="en-US" w:eastAsia="zh-CN"/>
        </w:rPr>
        <w:t>H</w:t>
      </w:r>
      <w:r>
        <w:rPr>
          <w:lang w:val="en-US" w:eastAsia="zh-CN"/>
        </w:rPr>
        <w:t xml:space="preserve">ow the NF discovery procedure can be optimized to avoid the transmission of multiple copies of shared data for the </w:t>
      </w:r>
      <w:r w:rsidR="00875341">
        <w:rPr>
          <w:lang w:val="en-US" w:eastAsia="zh-CN"/>
        </w:rPr>
        <w:t>NF Set</w:t>
      </w:r>
      <w:r>
        <w:rPr>
          <w:lang w:val="en-US" w:eastAsia="zh-CN"/>
        </w:rPr>
        <w:t>.</w:t>
      </w:r>
    </w:p>
    <w:p w14:paraId="5CCB684D" w14:textId="43E2A800" w:rsidR="00A45FB3" w:rsidRDefault="00C14801" w:rsidP="00A45FB3">
      <w:pPr>
        <w:rPr>
          <w:lang w:val="en-US" w:eastAsia="zh-CN"/>
        </w:rPr>
      </w:pPr>
      <w:r>
        <w:rPr>
          <w:lang w:val="en-US" w:eastAsia="zh-CN"/>
        </w:rPr>
        <w:t xml:space="preserve">Evaluation of Issue a) and issue b) heavily depends on the endpoint </w:t>
      </w:r>
      <w:r w:rsidR="00A749EC">
        <w:rPr>
          <w:lang w:val="en-US" w:eastAsia="zh-CN"/>
        </w:rPr>
        <w:t xml:space="preserve">in </w:t>
      </w:r>
      <w:r>
        <w:rPr>
          <w:lang w:val="en-US" w:eastAsia="zh-CN"/>
        </w:rPr>
        <w:t>which the shared data is provisioned, e.g. the NF instances, or the NRF</w:t>
      </w:r>
      <w:r w:rsidR="000521EF">
        <w:rPr>
          <w:lang w:val="en-US" w:eastAsia="zh-CN"/>
        </w:rPr>
        <w:t xml:space="preserve">. If the shared data for the </w:t>
      </w:r>
      <w:r w:rsidR="00875341">
        <w:rPr>
          <w:lang w:val="en-US" w:eastAsia="zh-CN"/>
        </w:rPr>
        <w:t>NF Set</w:t>
      </w:r>
      <w:r w:rsidR="000521EF">
        <w:rPr>
          <w:lang w:val="en-US" w:eastAsia="zh-CN"/>
        </w:rPr>
        <w:t xml:space="preserve"> is provisioned only in the NF instance, the mapping information between NF Set ID and corresponding shared data in the NRF needs to be maintained by the NF instance</w:t>
      </w:r>
      <w:r w:rsidR="000F055C">
        <w:rPr>
          <w:lang w:val="en-US" w:eastAsia="zh-CN"/>
        </w:rPr>
        <w:t>(s), thus implicit and explicit subscription may be involved as specified in Option A of Solution #2 and Solution #5</w:t>
      </w:r>
      <w:r w:rsidR="00FB1FD8">
        <w:rPr>
          <w:lang w:val="en-US" w:eastAsia="zh-CN"/>
        </w:rPr>
        <w:t xml:space="preserve"> respectively</w:t>
      </w:r>
      <w:r w:rsidR="00E6232A">
        <w:rPr>
          <w:lang w:val="en-US" w:eastAsia="zh-CN"/>
        </w:rPr>
        <w:t xml:space="preserve">, which may cause complicated interaction between NRF and NF instance to guarantee the consistency of the shared data for the </w:t>
      </w:r>
      <w:r w:rsidR="00875341">
        <w:rPr>
          <w:lang w:val="en-US" w:eastAsia="zh-CN"/>
        </w:rPr>
        <w:t>NF Set</w:t>
      </w:r>
      <w:r w:rsidR="00FB1FD8">
        <w:rPr>
          <w:lang w:val="en-US" w:eastAsia="zh-CN"/>
        </w:rPr>
        <w:t xml:space="preserve">. </w:t>
      </w:r>
    </w:p>
    <w:p w14:paraId="5F657849" w14:textId="4BF42814" w:rsidR="00BC4F80" w:rsidRDefault="00E6232A" w:rsidP="00A45FB3">
      <w:pPr>
        <w:rPr>
          <w:lang w:val="en-US" w:eastAsia="zh-CN"/>
        </w:rPr>
      </w:pPr>
      <w:r>
        <w:rPr>
          <w:lang w:val="en-US" w:eastAsia="zh-CN"/>
        </w:rPr>
        <w:t xml:space="preserve">In consideration of </w:t>
      </w:r>
      <w:r w:rsidR="00464F7F">
        <w:rPr>
          <w:lang w:val="en-US" w:eastAsia="zh-CN"/>
        </w:rPr>
        <w:t xml:space="preserve">the fact that the NF </w:t>
      </w:r>
      <w:r w:rsidR="00464F7F">
        <w:rPr>
          <w:rFonts w:hint="eastAsia"/>
          <w:lang w:val="en-US" w:eastAsia="zh-CN"/>
        </w:rPr>
        <w:t>instances</w:t>
      </w:r>
      <w:r w:rsidR="00464F7F">
        <w:rPr>
          <w:lang w:val="en-US" w:eastAsia="zh-CN"/>
        </w:rPr>
        <w:t xml:space="preserve"> </w:t>
      </w:r>
      <w:r w:rsidR="00464F7F">
        <w:rPr>
          <w:rFonts w:hint="eastAsia"/>
          <w:lang w:val="en-US" w:eastAsia="zh-CN"/>
        </w:rPr>
        <w:t>of</w:t>
      </w:r>
      <w:r w:rsidR="00464F7F">
        <w:rPr>
          <w:lang w:val="en-US" w:eastAsia="zh-CN"/>
        </w:rPr>
        <w:t xml:space="preserve"> </w:t>
      </w:r>
      <w:r w:rsidR="00464F7F">
        <w:rPr>
          <w:rFonts w:hint="eastAsia"/>
          <w:lang w:val="en-US" w:eastAsia="zh-CN"/>
        </w:rPr>
        <w:t>the</w:t>
      </w:r>
      <w:r w:rsidR="00464F7F">
        <w:rPr>
          <w:lang w:val="en-US" w:eastAsia="zh-CN"/>
        </w:rPr>
        <w:t xml:space="preserve"> same NF Set </w:t>
      </w:r>
      <w:r w:rsidR="005E1510">
        <w:rPr>
          <w:lang w:val="en-US" w:eastAsia="zh-CN"/>
        </w:rPr>
        <w:t>is usually served by a specific NRF instance or specific pair of NRF instance</w:t>
      </w:r>
      <w:r w:rsidR="009E5B34">
        <w:rPr>
          <w:lang w:val="en-US" w:eastAsia="zh-CN"/>
        </w:rPr>
        <w:t>s</w:t>
      </w:r>
      <w:r w:rsidR="005E1510">
        <w:rPr>
          <w:lang w:val="en-US" w:eastAsia="zh-CN"/>
        </w:rPr>
        <w:t xml:space="preserve">, </w:t>
      </w:r>
      <w:r>
        <w:rPr>
          <w:lang w:val="en-US" w:eastAsia="zh-CN"/>
        </w:rPr>
        <w:t xml:space="preserve">it would </w:t>
      </w:r>
      <w:r w:rsidR="004B3C40">
        <w:rPr>
          <w:lang w:val="en-US" w:eastAsia="zh-CN"/>
        </w:rPr>
        <w:t xml:space="preserve">be </w:t>
      </w:r>
      <w:r w:rsidR="00D73E79">
        <w:rPr>
          <w:lang w:val="en-US" w:eastAsia="zh-CN"/>
        </w:rPr>
        <w:t xml:space="preserve">much easier to enable the direct provisioning and updating of shared data for the </w:t>
      </w:r>
      <w:r w:rsidR="00875341">
        <w:rPr>
          <w:lang w:val="en-US" w:eastAsia="zh-CN"/>
        </w:rPr>
        <w:t>NF Set</w:t>
      </w:r>
      <w:r w:rsidR="00D73E79">
        <w:rPr>
          <w:lang w:val="en-US" w:eastAsia="zh-CN"/>
        </w:rPr>
        <w:t xml:space="preserve"> by the OAM. In this case, transmission of shared data for the </w:t>
      </w:r>
      <w:r w:rsidR="00875341">
        <w:rPr>
          <w:lang w:val="en-US" w:eastAsia="zh-CN"/>
        </w:rPr>
        <w:t>NF Set</w:t>
      </w:r>
      <w:r w:rsidR="00D73E79">
        <w:rPr>
          <w:lang w:val="en-US" w:eastAsia="zh-CN"/>
        </w:rPr>
        <w:t xml:space="preserve"> is not needed during the NF registration procedure.</w:t>
      </w:r>
    </w:p>
    <w:p w14:paraId="36D15503" w14:textId="7A053787" w:rsidR="002C3DA4" w:rsidRDefault="002530F9" w:rsidP="00A45FB3">
      <w:pPr>
        <w:rPr>
          <w:lang w:val="en-US" w:eastAsia="zh-CN"/>
        </w:rPr>
      </w:pPr>
      <w:r>
        <w:rPr>
          <w:lang w:val="en-US" w:eastAsia="zh-CN"/>
        </w:rPr>
        <w:lastRenderedPageBreak/>
        <w:t>F</w:t>
      </w:r>
      <w:r w:rsidR="002C3DA4">
        <w:rPr>
          <w:lang w:val="en-US" w:eastAsia="zh-CN"/>
        </w:rPr>
        <w:t xml:space="preserve">or issue c), either one step or two step retrieval </w:t>
      </w:r>
      <w:r w:rsidR="008C643D">
        <w:rPr>
          <w:lang w:val="en-US" w:eastAsia="zh-CN"/>
        </w:rPr>
        <w:t xml:space="preserve">can be adopted </w:t>
      </w:r>
      <w:r w:rsidR="004776FC">
        <w:rPr>
          <w:lang w:val="en-US" w:eastAsia="zh-CN"/>
        </w:rPr>
        <w:t xml:space="preserve">to avoid the transmission of shared data for the </w:t>
      </w:r>
      <w:r w:rsidR="00875341">
        <w:rPr>
          <w:lang w:val="en-US" w:eastAsia="zh-CN"/>
        </w:rPr>
        <w:t>NF Set</w:t>
      </w:r>
      <w:r w:rsidR="004776FC">
        <w:rPr>
          <w:lang w:val="en-US" w:eastAsia="zh-CN"/>
        </w:rPr>
        <w:t>.</w:t>
      </w:r>
      <w:r>
        <w:rPr>
          <w:lang w:val="en-US" w:eastAsia="zh-CN"/>
        </w:rPr>
        <w:t xml:space="preserve"> </w:t>
      </w:r>
      <w:r w:rsidR="003011C1">
        <w:rPr>
          <w:lang w:val="en-US" w:eastAsia="zh-CN"/>
        </w:rPr>
        <w:t xml:space="preserve">As the NF discovery is triggered to discovery the </w:t>
      </w:r>
      <w:r w:rsidR="004B3C40">
        <w:rPr>
          <w:lang w:val="en-US" w:eastAsia="zh-CN"/>
        </w:rPr>
        <w:t xml:space="preserve">target NF instance or </w:t>
      </w:r>
      <w:r w:rsidR="003011C1">
        <w:rPr>
          <w:lang w:val="en-US" w:eastAsia="zh-CN"/>
        </w:rPr>
        <w:t>target set of NF instance</w:t>
      </w:r>
      <w:r w:rsidR="004B3C40">
        <w:rPr>
          <w:lang w:val="en-US" w:eastAsia="zh-CN"/>
        </w:rPr>
        <w:t>(</w:t>
      </w:r>
      <w:r w:rsidR="003011C1">
        <w:rPr>
          <w:lang w:val="en-US" w:eastAsia="zh-CN"/>
        </w:rPr>
        <w:t>s</w:t>
      </w:r>
      <w:r w:rsidR="004B3C40">
        <w:rPr>
          <w:lang w:val="en-US" w:eastAsia="zh-CN"/>
        </w:rPr>
        <w:t>)</w:t>
      </w:r>
      <w:r w:rsidR="003011C1">
        <w:rPr>
          <w:lang w:val="en-US" w:eastAsia="zh-CN"/>
        </w:rPr>
        <w:t>, it means the NF Consumer have no NF profile context for the NF Producer</w:t>
      </w:r>
      <w:r w:rsidR="003011C1" w:rsidRPr="003011C1">
        <w:rPr>
          <w:lang w:val="en-US" w:eastAsia="zh-CN"/>
        </w:rPr>
        <w:t xml:space="preserve"> </w:t>
      </w:r>
      <w:r w:rsidR="003011C1">
        <w:rPr>
          <w:lang w:val="en-US" w:eastAsia="zh-CN"/>
        </w:rPr>
        <w:t xml:space="preserve">within the </w:t>
      </w:r>
      <w:r w:rsidR="00875341">
        <w:rPr>
          <w:lang w:val="en-US" w:eastAsia="zh-CN"/>
        </w:rPr>
        <w:t>NF Set</w:t>
      </w:r>
      <w:r w:rsidR="003011C1">
        <w:rPr>
          <w:lang w:val="en-US" w:eastAsia="zh-CN"/>
        </w:rPr>
        <w:t xml:space="preserve">, not to mention the shared data for the </w:t>
      </w:r>
      <w:r w:rsidR="00875341">
        <w:rPr>
          <w:lang w:val="en-US" w:eastAsia="zh-CN"/>
        </w:rPr>
        <w:t>NF Set</w:t>
      </w:r>
      <w:r w:rsidR="004D1CE8">
        <w:rPr>
          <w:lang w:val="en-US" w:eastAsia="zh-CN"/>
        </w:rPr>
        <w:t>, one step retrieval is proposed to be adopted</w:t>
      </w:r>
      <w:r w:rsidR="003529DA">
        <w:rPr>
          <w:lang w:val="en-US" w:eastAsia="zh-CN"/>
        </w:rPr>
        <w:t xml:space="preserve"> to avoid additional interaction</w:t>
      </w:r>
      <w:r w:rsidR="00A22501">
        <w:rPr>
          <w:lang w:val="en-US" w:eastAsia="zh-CN"/>
        </w:rPr>
        <w:t>.</w:t>
      </w:r>
    </w:p>
    <w:p w14:paraId="24FBA15D" w14:textId="4C947525" w:rsidR="00AD5D14" w:rsidRPr="00192F68" w:rsidRDefault="00AD5D14" w:rsidP="00AD5D14">
      <w:pPr>
        <w:rPr>
          <w:lang w:eastAsia="zh-CN"/>
        </w:rPr>
      </w:pPr>
      <w:r>
        <w:rPr>
          <w:lang w:eastAsia="zh-CN"/>
        </w:rPr>
        <w:t xml:space="preserve">Similar with the updating on URI structure of the </w:t>
      </w:r>
      <w:proofErr w:type="spellStart"/>
      <w:r>
        <w:rPr>
          <w:lang w:eastAsia="zh-CN"/>
        </w:rPr>
        <w:t>NFManagement</w:t>
      </w:r>
      <w:proofErr w:type="spellEnd"/>
      <w:r>
        <w:rPr>
          <w:lang w:eastAsia="zh-CN"/>
        </w:rPr>
        <w:t xml:space="preserve"> API in Solution #2, resource </w:t>
      </w:r>
      <w:proofErr w:type="spellStart"/>
      <w:r>
        <w:rPr>
          <w:lang w:eastAsia="zh-CN"/>
        </w:rPr>
        <w:t>nf</w:t>
      </w:r>
      <w:proofErr w:type="spellEnd"/>
      <w:r>
        <w:rPr>
          <w:lang w:eastAsia="zh-CN"/>
        </w:rPr>
        <w:t>-set</w:t>
      </w:r>
      <w:r>
        <w:rPr>
          <w:rFonts w:hint="eastAsia"/>
          <w:lang w:eastAsia="zh-CN"/>
        </w:rPr>
        <w:t>s</w:t>
      </w:r>
      <w:r>
        <w:rPr>
          <w:lang w:eastAsia="zh-CN"/>
        </w:rPr>
        <w:t xml:space="preserve"> is proposed to be managed independent of the NF profile within the </w:t>
      </w:r>
      <w:r w:rsidR="00192F68">
        <w:rPr>
          <w:lang w:eastAsia="zh-CN"/>
        </w:rPr>
        <w:t xml:space="preserve">resource </w:t>
      </w:r>
      <w:proofErr w:type="spellStart"/>
      <w:r>
        <w:rPr>
          <w:lang w:eastAsia="zh-CN"/>
        </w:rPr>
        <w:t>nf</w:t>
      </w:r>
      <w:proofErr w:type="spellEnd"/>
      <w:r>
        <w:rPr>
          <w:lang w:eastAsia="zh-CN"/>
        </w:rPr>
        <w:t>-instance</w:t>
      </w:r>
      <w:r w:rsidR="00E52C71">
        <w:rPr>
          <w:lang w:eastAsia="zh-CN"/>
        </w:rPr>
        <w:t>s</w:t>
      </w:r>
      <w:r>
        <w:rPr>
          <w:lang w:eastAsia="zh-CN"/>
        </w:rPr>
        <w:t>.</w:t>
      </w:r>
      <w:r w:rsidR="003F78C5">
        <w:rPr>
          <w:lang w:eastAsia="zh-CN"/>
        </w:rPr>
        <w:t xml:space="preserve"> As the resource </w:t>
      </w:r>
      <w:proofErr w:type="spellStart"/>
      <w:r w:rsidR="003F78C5">
        <w:rPr>
          <w:lang w:eastAsia="zh-CN"/>
        </w:rPr>
        <w:t>nf</w:t>
      </w:r>
      <w:proofErr w:type="spellEnd"/>
      <w:r w:rsidR="003F78C5">
        <w:rPr>
          <w:lang w:eastAsia="zh-CN"/>
        </w:rPr>
        <w:t xml:space="preserve">-sets </w:t>
      </w:r>
      <w:r w:rsidR="00913FCA">
        <w:rPr>
          <w:lang w:eastAsia="zh-CN"/>
        </w:rPr>
        <w:t xml:space="preserve">is </w:t>
      </w:r>
      <w:r w:rsidR="003F78C5">
        <w:rPr>
          <w:lang w:eastAsia="zh-CN"/>
        </w:rPr>
        <w:t xml:space="preserve">provisioned and updated by the OAM directly, </w:t>
      </w:r>
      <w:r w:rsidR="005E4AAC">
        <w:rPr>
          <w:lang w:eastAsia="zh-CN"/>
        </w:rPr>
        <w:t xml:space="preserve">only HTTP GET method triggered by NF Consumer </w:t>
      </w:r>
      <w:r w:rsidR="001E12C8">
        <w:rPr>
          <w:lang w:eastAsia="zh-CN"/>
        </w:rPr>
        <w:t xml:space="preserve">or other NRF instance </w:t>
      </w:r>
      <w:r w:rsidR="005E4AAC">
        <w:rPr>
          <w:lang w:eastAsia="zh-CN"/>
        </w:rPr>
        <w:t>is needed for this resource.</w:t>
      </w:r>
    </w:p>
    <w:p w14:paraId="646A2C53" w14:textId="278BAD14" w:rsidR="00AD5D14" w:rsidRDefault="00AD5D14" w:rsidP="00AD5D14">
      <w:pPr>
        <w:pStyle w:val="TH"/>
      </w:pPr>
      <w:r w:rsidRPr="00690A26">
        <w:object w:dxaOrig="6551" w:dyaOrig="4840" w14:anchorId="03D59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242.3pt" o:ole="">
            <v:imagedata r:id="rId8" o:title=""/>
          </v:shape>
          <o:OLEObject Type="Embed" ProgID="Visio.Drawing.15" ShapeID="_x0000_i1025" DrawAspect="Content" ObjectID="_1753282184" r:id="rId9"/>
        </w:object>
      </w:r>
    </w:p>
    <w:p w14:paraId="347BB255" w14:textId="1D013539" w:rsidR="00F743B1" w:rsidRPr="00BD763B" w:rsidRDefault="00F743B1" w:rsidP="00AD5D14">
      <w:pPr>
        <w:pStyle w:val="TH"/>
        <w:rPr>
          <w:lang w:eastAsia="zh-CN"/>
        </w:rPr>
      </w:pPr>
      <w:r>
        <w:rPr>
          <w:lang w:eastAsia="zh-CN"/>
        </w:rPr>
        <w:t xml:space="preserve">Figure 6.2.1.2-1 Resource Structure for </w:t>
      </w:r>
      <w:proofErr w:type="spellStart"/>
      <w:r>
        <w:rPr>
          <w:lang w:eastAsia="zh-CN"/>
        </w:rPr>
        <w:t>Nnrf_NFManagement</w:t>
      </w:r>
      <w:proofErr w:type="spellEnd"/>
      <w:r>
        <w:rPr>
          <w:lang w:eastAsia="zh-CN"/>
        </w:rPr>
        <w:t xml:space="preserve"> service</w:t>
      </w:r>
    </w:p>
    <w:p w14:paraId="04BE5BAB" w14:textId="77777777" w:rsidR="005257E0" w:rsidRDefault="005257E0" w:rsidP="005D2010">
      <w:pPr>
        <w:rPr>
          <w:lang w:val="en-US" w:eastAsia="zh-CN"/>
        </w:rPr>
      </w:pPr>
    </w:p>
    <w:p w14:paraId="4B215589" w14:textId="13C955A4" w:rsidR="005D2010" w:rsidRDefault="00251DCC" w:rsidP="005D2010">
      <w:pPr>
        <w:rPr>
          <w:lang w:val="en-US" w:eastAsia="zh-CN"/>
        </w:rPr>
      </w:pPr>
      <w:r>
        <w:rPr>
          <w:lang w:val="en-US" w:eastAsia="zh-CN"/>
        </w:rPr>
        <w:t>T</w:t>
      </w:r>
      <w:r w:rsidR="00291946">
        <w:rPr>
          <w:lang w:val="en-US" w:eastAsia="zh-CN"/>
        </w:rPr>
        <w:t xml:space="preserve">he procedure of </w:t>
      </w:r>
      <w:r w:rsidR="001F6F5A">
        <w:rPr>
          <w:lang w:val="en-US" w:eastAsia="zh-CN"/>
        </w:rPr>
        <w:t xml:space="preserve">shared data for </w:t>
      </w:r>
      <w:r w:rsidR="00875341">
        <w:rPr>
          <w:lang w:val="en-US" w:eastAsia="zh-CN"/>
        </w:rPr>
        <w:t>NF Set</w:t>
      </w:r>
      <w:r w:rsidR="001F6F5A">
        <w:rPr>
          <w:lang w:val="en-US" w:eastAsia="zh-CN"/>
        </w:rPr>
        <w:t xml:space="preserve"> </w:t>
      </w:r>
      <w:r w:rsidR="00296AED">
        <w:rPr>
          <w:lang w:val="en-US" w:eastAsia="zh-CN"/>
        </w:rPr>
        <w:t xml:space="preserve">provisioning </w:t>
      </w:r>
      <w:r w:rsidR="001F6F5A">
        <w:rPr>
          <w:lang w:val="en-US" w:eastAsia="zh-CN"/>
        </w:rPr>
        <w:t xml:space="preserve">and updating </w:t>
      </w:r>
      <w:r w:rsidR="00291946">
        <w:rPr>
          <w:lang w:val="en-US" w:eastAsia="zh-CN"/>
        </w:rPr>
        <w:t>would be as below</w:t>
      </w:r>
      <w:r w:rsidR="005D2010">
        <w:rPr>
          <w:lang w:val="en-US" w:eastAsia="zh-CN"/>
        </w:rPr>
        <w:t>:</w:t>
      </w:r>
    </w:p>
    <w:p w14:paraId="766E6D4E" w14:textId="083E17F5" w:rsidR="00296AED" w:rsidRDefault="005D2010" w:rsidP="005D2010">
      <w:pPr>
        <w:pStyle w:val="B1"/>
        <w:rPr>
          <w:lang w:val="en-US" w:eastAsia="zh-CN"/>
        </w:rPr>
      </w:pPr>
      <w:r w:rsidRPr="00F448E0">
        <w:rPr>
          <w:lang w:val="en-US" w:eastAsia="zh-CN"/>
        </w:rPr>
        <w:t>-</w:t>
      </w:r>
      <w:r w:rsidRPr="00F448E0">
        <w:rPr>
          <w:rFonts w:hint="eastAsia"/>
          <w:lang w:val="en-US" w:eastAsia="zh-CN"/>
        </w:rPr>
        <w:tab/>
      </w:r>
      <w:r w:rsidR="000E4F1D">
        <w:rPr>
          <w:lang w:val="en-US" w:eastAsia="zh-CN"/>
        </w:rPr>
        <w:t>T</w:t>
      </w:r>
      <w:r w:rsidR="00FE2FE6" w:rsidRPr="00F448E0">
        <w:rPr>
          <w:lang w:val="en-US" w:eastAsia="zh-CN"/>
        </w:rPr>
        <w:t xml:space="preserve">he mapping </w:t>
      </w:r>
      <w:r w:rsidR="000E4F1D">
        <w:rPr>
          <w:lang w:val="en-US" w:eastAsia="zh-CN"/>
        </w:rPr>
        <w:t xml:space="preserve">correlation </w:t>
      </w:r>
      <w:r w:rsidR="00FE2FE6" w:rsidRPr="00F448E0">
        <w:rPr>
          <w:lang w:val="en-US" w:eastAsia="zh-CN"/>
        </w:rPr>
        <w:t xml:space="preserve">between </w:t>
      </w:r>
      <w:r w:rsidR="00875341">
        <w:rPr>
          <w:lang w:val="en-US" w:eastAsia="zh-CN"/>
        </w:rPr>
        <w:t>NF Set</w:t>
      </w:r>
      <w:r w:rsidR="00433366">
        <w:rPr>
          <w:lang w:val="en-US" w:eastAsia="zh-CN"/>
        </w:rPr>
        <w:t xml:space="preserve"> ID </w:t>
      </w:r>
      <w:r w:rsidR="00FE2FE6" w:rsidRPr="00F448E0">
        <w:rPr>
          <w:lang w:val="en-US" w:eastAsia="zh-CN"/>
        </w:rPr>
        <w:t xml:space="preserve">and the corresponding shared data </w:t>
      </w:r>
      <w:r w:rsidR="00433366">
        <w:rPr>
          <w:lang w:val="en-US" w:eastAsia="zh-CN"/>
        </w:rPr>
        <w:t xml:space="preserve">for the </w:t>
      </w:r>
      <w:r w:rsidR="00875341">
        <w:rPr>
          <w:lang w:val="en-US" w:eastAsia="zh-CN"/>
        </w:rPr>
        <w:t>NF Set</w:t>
      </w:r>
      <w:r w:rsidR="00433366">
        <w:rPr>
          <w:lang w:val="en-US" w:eastAsia="zh-CN"/>
        </w:rPr>
        <w:t xml:space="preserve"> </w:t>
      </w:r>
      <w:r w:rsidR="00FE2FE6" w:rsidRPr="00F448E0">
        <w:rPr>
          <w:lang w:val="en-US" w:eastAsia="zh-CN"/>
        </w:rPr>
        <w:t xml:space="preserve">is provisioned </w:t>
      </w:r>
      <w:r w:rsidR="00433366">
        <w:rPr>
          <w:lang w:val="en-US" w:eastAsia="zh-CN"/>
        </w:rPr>
        <w:t xml:space="preserve">and updated by the OAM, </w:t>
      </w:r>
      <w:r w:rsidR="003F4855">
        <w:rPr>
          <w:rFonts w:hint="eastAsia"/>
          <w:lang w:val="en-US" w:eastAsia="zh-CN"/>
        </w:rPr>
        <w:t>based</w:t>
      </w:r>
      <w:r w:rsidR="003F4855">
        <w:rPr>
          <w:lang w:val="en-US" w:eastAsia="zh-CN"/>
        </w:rPr>
        <w:t xml:space="preserve"> on the serving relationship between NRF instance(s) and NF Set(s), </w:t>
      </w:r>
      <w:r w:rsidR="00433366">
        <w:rPr>
          <w:lang w:val="en-US" w:eastAsia="zh-CN"/>
        </w:rPr>
        <w:t>which is out</w:t>
      </w:r>
      <w:r w:rsidR="007806CB">
        <w:rPr>
          <w:lang w:val="en-US" w:eastAsia="zh-CN"/>
        </w:rPr>
        <w:t>side</w:t>
      </w:r>
      <w:r w:rsidR="00433366">
        <w:rPr>
          <w:lang w:val="en-US" w:eastAsia="zh-CN"/>
        </w:rPr>
        <w:t xml:space="preserve"> </w:t>
      </w:r>
      <w:r w:rsidR="007806CB">
        <w:rPr>
          <w:lang w:val="en-US" w:eastAsia="zh-CN"/>
        </w:rPr>
        <w:t>the 3GPP scope.</w:t>
      </w:r>
    </w:p>
    <w:p w14:paraId="1566AA4D" w14:textId="5A58B458" w:rsidR="00773ABE" w:rsidRPr="00773ABE" w:rsidRDefault="00773ABE" w:rsidP="00773ABE">
      <w:pPr>
        <w:keepLines/>
        <w:ind w:left="1135" w:hanging="851"/>
        <w:rPr>
          <w:rFonts w:eastAsia="Yu Mincho"/>
          <w:lang w:eastAsia="zh-CN"/>
        </w:rPr>
      </w:pPr>
      <w:r w:rsidRPr="006834F2">
        <w:rPr>
          <w:rFonts w:eastAsia="Yu Mincho" w:hint="eastAsia"/>
          <w:lang w:eastAsia="zh-CN"/>
        </w:rPr>
        <w:t>NOTE</w:t>
      </w:r>
      <w:r w:rsidRPr="006834F2">
        <w:rPr>
          <w:rFonts w:eastAsia="Yu Mincho"/>
          <w:lang w:eastAsia="zh-CN"/>
        </w:rPr>
        <w:t xml:space="preserve"> 1</w:t>
      </w:r>
      <w:r w:rsidRPr="006834F2">
        <w:rPr>
          <w:rFonts w:eastAsia="Yu Mincho" w:hint="eastAsia"/>
          <w:lang w:eastAsia="zh-CN"/>
        </w:rPr>
        <w:t>:</w:t>
      </w:r>
      <w:r w:rsidRPr="006834F2">
        <w:rPr>
          <w:rFonts w:eastAsia="Yu Mincho"/>
          <w:lang w:eastAsia="zh-CN"/>
        </w:rPr>
        <w:t xml:space="preserve"> </w:t>
      </w:r>
      <w:r>
        <w:rPr>
          <w:rFonts w:eastAsia="Yu Mincho"/>
          <w:lang w:eastAsia="zh-CN"/>
        </w:rPr>
        <w:t>OAM is responsible for the provisioning of shared data for the NF Set into the corresponding NRF instance(s) which serves the NF Set.</w:t>
      </w:r>
    </w:p>
    <w:p w14:paraId="01760BCF" w14:textId="43A59E63" w:rsidR="00296AED" w:rsidRDefault="00296AED" w:rsidP="00296AED">
      <w:pPr>
        <w:rPr>
          <w:lang w:val="en-US" w:eastAsia="zh-CN"/>
        </w:rPr>
      </w:pPr>
      <w:r>
        <w:rPr>
          <w:lang w:val="en-US" w:eastAsia="zh-CN"/>
        </w:rPr>
        <w:t>The procedure of NF registration procedure would be as below:</w:t>
      </w:r>
    </w:p>
    <w:p w14:paraId="15AA93A2" w14:textId="7CE007F2" w:rsidR="002B77B9" w:rsidRDefault="00727F97" w:rsidP="00727F97">
      <w:pPr>
        <w:pStyle w:val="B1"/>
        <w:numPr>
          <w:ilvl w:val="0"/>
          <w:numId w:val="2"/>
        </w:numPr>
        <w:rPr>
          <w:lang w:val="en-US" w:eastAsia="zh-CN"/>
        </w:rPr>
      </w:pPr>
      <w:r>
        <w:rPr>
          <w:lang w:val="en-US" w:eastAsia="zh-CN"/>
        </w:rPr>
        <w:t xml:space="preserve">The NF registers its NF profile to the NRF, which </w:t>
      </w:r>
      <w:r w:rsidR="00D16F54">
        <w:rPr>
          <w:lang w:val="en-US" w:eastAsia="zh-CN"/>
        </w:rPr>
        <w:t xml:space="preserve">contains </w:t>
      </w:r>
      <w:r>
        <w:rPr>
          <w:lang w:val="en-US" w:eastAsia="zh-CN"/>
        </w:rPr>
        <w:t xml:space="preserve">the </w:t>
      </w:r>
      <w:r w:rsidR="00875341">
        <w:rPr>
          <w:lang w:val="en-US" w:eastAsia="zh-CN"/>
        </w:rPr>
        <w:t>NF Set</w:t>
      </w:r>
      <w:r w:rsidR="00B17B00">
        <w:rPr>
          <w:lang w:val="en-US" w:eastAsia="zh-CN"/>
        </w:rPr>
        <w:t xml:space="preserve"> ID it belongs</w:t>
      </w:r>
      <w:r w:rsidR="00FF5C8C">
        <w:rPr>
          <w:lang w:val="en-US" w:eastAsia="zh-CN"/>
        </w:rPr>
        <w:t xml:space="preserve"> to. </w:t>
      </w:r>
      <w:r w:rsidR="00E5377D">
        <w:rPr>
          <w:lang w:val="en-US" w:eastAsia="zh-CN"/>
        </w:rPr>
        <w:t xml:space="preserve">As the shared data for the </w:t>
      </w:r>
      <w:r w:rsidR="00875341">
        <w:rPr>
          <w:lang w:val="en-US" w:eastAsia="zh-CN"/>
        </w:rPr>
        <w:t>NF Set</w:t>
      </w:r>
      <w:r w:rsidR="00E5377D">
        <w:rPr>
          <w:lang w:val="en-US" w:eastAsia="zh-CN"/>
        </w:rPr>
        <w:t xml:space="preserve"> is already provisioned in the NRF, no shared data is to be contained within the </w:t>
      </w:r>
      <w:r w:rsidR="00D16F54">
        <w:rPr>
          <w:lang w:val="en-US" w:eastAsia="zh-CN"/>
        </w:rPr>
        <w:t xml:space="preserve">registered </w:t>
      </w:r>
      <w:r w:rsidR="00E5377D">
        <w:rPr>
          <w:lang w:val="en-US" w:eastAsia="zh-CN"/>
        </w:rPr>
        <w:t xml:space="preserve">NF </w:t>
      </w:r>
      <w:r w:rsidR="00D16F54">
        <w:rPr>
          <w:lang w:val="en-US" w:eastAsia="zh-CN"/>
        </w:rPr>
        <w:t>profile</w:t>
      </w:r>
      <w:r w:rsidR="00E5377D">
        <w:rPr>
          <w:lang w:val="en-US" w:eastAsia="zh-CN"/>
        </w:rPr>
        <w:t xml:space="preserve">. </w:t>
      </w:r>
    </w:p>
    <w:p w14:paraId="6E7ED977" w14:textId="638411AF" w:rsidR="00727F97" w:rsidRDefault="00E37295" w:rsidP="00727F97">
      <w:pPr>
        <w:pStyle w:val="B1"/>
        <w:numPr>
          <w:ilvl w:val="0"/>
          <w:numId w:val="2"/>
        </w:numPr>
        <w:rPr>
          <w:lang w:val="en-US" w:eastAsia="zh-CN"/>
        </w:rPr>
      </w:pPr>
      <w:r>
        <w:rPr>
          <w:lang w:val="en-US" w:eastAsia="zh-CN"/>
        </w:rPr>
        <w:t xml:space="preserve">Upon receiving the NF registration request, the NRF correlates the registered NF instance </w:t>
      </w:r>
      <w:r w:rsidR="006134C4">
        <w:rPr>
          <w:lang w:val="en-US" w:eastAsia="zh-CN"/>
        </w:rPr>
        <w:t xml:space="preserve">with </w:t>
      </w:r>
      <w:r w:rsidR="00DD7F78">
        <w:rPr>
          <w:lang w:val="en-US" w:eastAsia="zh-CN"/>
        </w:rPr>
        <w:t xml:space="preserve">the stored </w:t>
      </w:r>
      <w:proofErr w:type="spellStart"/>
      <w:r w:rsidR="00DD7F78">
        <w:rPr>
          <w:lang w:val="en-US" w:eastAsia="zh-CN"/>
        </w:rPr>
        <w:t>nf</w:t>
      </w:r>
      <w:proofErr w:type="spellEnd"/>
      <w:r w:rsidR="00DD7F78">
        <w:rPr>
          <w:lang w:val="en-US" w:eastAsia="zh-CN"/>
        </w:rPr>
        <w:t>-sets</w:t>
      </w:r>
      <w:r w:rsidR="006134C4">
        <w:rPr>
          <w:lang w:val="en-US" w:eastAsia="zh-CN"/>
        </w:rPr>
        <w:t xml:space="preserve"> by using NF Set ID</w:t>
      </w:r>
      <w:r w:rsidR="00C85061">
        <w:rPr>
          <w:lang w:val="en-US" w:eastAsia="zh-CN"/>
        </w:rPr>
        <w:t>.</w:t>
      </w:r>
      <w:r w:rsidR="00BF7C4B">
        <w:rPr>
          <w:lang w:val="en-US" w:eastAsia="zh-CN"/>
        </w:rPr>
        <w:t xml:space="preserve"> </w:t>
      </w:r>
    </w:p>
    <w:p w14:paraId="0E85BE44" w14:textId="4DB75BEA" w:rsidR="00BF5D22" w:rsidRDefault="00BF5D22" w:rsidP="00BF5D22">
      <w:pPr>
        <w:rPr>
          <w:lang w:val="en-US" w:eastAsia="zh-CN"/>
        </w:rPr>
      </w:pPr>
      <w:r>
        <w:rPr>
          <w:lang w:val="en-US" w:eastAsia="zh-CN"/>
        </w:rPr>
        <w:t>The procedure of NF discovery procedure would be as below:</w:t>
      </w:r>
    </w:p>
    <w:p w14:paraId="7F90BA64" w14:textId="559B107D" w:rsidR="00C05B93" w:rsidRDefault="00390C12" w:rsidP="00BF5D22">
      <w:pPr>
        <w:pStyle w:val="B1"/>
        <w:numPr>
          <w:ilvl w:val="0"/>
          <w:numId w:val="2"/>
        </w:numPr>
        <w:rPr>
          <w:lang w:val="en-US" w:eastAsia="zh-CN"/>
        </w:rPr>
      </w:pPr>
      <w:r>
        <w:rPr>
          <w:lang w:val="en-US" w:eastAsia="zh-CN"/>
        </w:rPr>
        <w:t>Upon receiving the NF discovery request from a request</w:t>
      </w:r>
      <w:r w:rsidR="00CF6690">
        <w:rPr>
          <w:lang w:val="en-US" w:eastAsia="zh-CN"/>
        </w:rPr>
        <w:t>er</w:t>
      </w:r>
      <w:r>
        <w:rPr>
          <w:lang w:val="en-US" w:eastAsia="zh-CN"/>
        </w:rPr>
        <w:t xml:space="preserve"> NF</w:t>
      </w:r>
      <w:r w:rsidR="007C1CF4">
        <w:rPr>
          <w:lang w:val="en-US" w:eastAsia="zh-CN"/>
        </w:rPr>
        <w:t xml:space="preserve"> </w:t>
      </w:r>
      <w:r>
        <w:rPr>
          <w:lang w:val="en-US" w:eastAsia="zh-CN"/>
        </w:rPr>
        <w:t xml:space="preserve">which indicates its support for </w:t>
      </w:r>
      <w:proofErr w:type="spellStart"/>
      <w:r w:rsidR="00134382">
        <w:rPr>
          <w:lang w:val="en-US" w:eastAsia="zh-CN"/>
        </w:rPr>
        <w:t>NFSet</w:t>
      </w:r>
      <w:r>
        <w:rPr>
          <w:lang w:val="en-US" w:eastAsia="zh-CN"/>
        </w:rPr>
        <w:t>SharedData</w:t>
      </w:r>
      <w:proofErr w:type="spellEnd"/>
      <w:r>
        <w:rPr>
          <w:lang w:val="en-US" w:eastAsia="zh-CN"/>
        </w:rPr>
        <w:t xml:space="preserve"> feature, the NRF respond</w:t>
      </w:r>
      <w:r w:rsidR="00134382">
        <w:rPr>
          <w:lang w:val="en-US" w:eastAsia="zh-CN"/>
        </w:rPr>
        <w:t>s</w:t>
      </w:r>
      <w:r>
        <w:rPr>
          <w:lang w:val="en-US" w:eastAsia="zh-CN"/>
        </w:rPr>
        <w:t xml:space="preserve"> </w:t>
      </w:r>
      <w:r w:rsidR="0047638C">
        <w:rPr>
          <w:lang w:val="en-US" w:eastAsia="zh-CN"/>
        </w:rPr>
        <w:t>to the request</w:t>
      </w:r>
      <w:r w:rsidR="004131FE">
        <w:rPr>
          <w:rFonts w:hint="eastAsia"/>
          <w:lang w:val="en-US" w:eastAsia="zh-CN"/>
        </w:rPr>
        <w:t>er</w:t>
      </w:r>
      <w:r w:rsidR="0047638C">
        <w:rPr>
          <w:lang w:val="en-US" w:eastAsia="zh-CN"/>
        </w:rPr>
        <w:t xml:space="preserve"> NF the </w:t>
      </w:r>
      <w:r w:rsidR="00134382">
        <w:rPr>
          <w:lang w:val="en-US" w:eastAsia="zh-CN"/>
        </w:rPr>
        <w:t xml:space="preserve">registered </w:t>
      </w:r>
      <w:r w:rsidR="0047638C">
        <w:rPr>
          <w:lang w:val="en-US" w:eastAsia="zh-CN"/>
        </w:rPr>
        <w:t>NF profile</w:t>
      </w:r>
      <w:r w:rsidR="000B15B6">
        <w:rPr>
          <w:lang w:val="en-US" w:eastAsia="zh-CN"/>
        </w:rPr>
        <w:t>(s)</w:t>
      </w:r>
      <w:r w:rsidR="00134382">
        <w:rPr>
          <w:lang w:val="en-US" w:eastAsia="zh-CN"/>
        </w:rPr>
        <w:t xml:space="preserve"> of the target NF instance(s), together with the </w:t>
      </w:r>
      <w:r w:rsidR="00C05B93">
        <w:rPr>
          <w:lang w:val="en-US" w:eastAsia="zh-CN"/>
        </w:rPr>
        <w:t xml:space="preserve">shared data for the </w:t>
      </w:r>
      <w:r w:rsidR="00875341">
        <w:rPr>
          <w:lang w:val="en-US" w:eastAsia="zh-CN"/>
        </w:rPr>
        <w:t>NF Set</w:t>
      </w:r>
      <w:r w:rsidR="00C05B93">
        <w:rPr>
          <w:lang w:val="en-US" w:eastAsia="zh-CN"/>
        </w:rPr>
        <w:t>(s) corresponding to the target NF instance(s).</w:t>
      </w:r>
    </w:p>
    <w:p w14:paraId="0BC7B042" w14:textId="2ED22DAF" w:rsidR="0047638C" w:rsidRDefault="00835635" w:rsidP="00BF5D22">
      <w:pPr>
        <w:pStyle w:val="B1"/>
        <w:numPr>
          <w:ilvl w:val="0"/>
          <w:numId w:val="2"/>
        </w:numPr>
        <w:rPr>
          <w:lang w:val="en-US" w:eastAsia="zh-CN"/>
        </w:rPr>
      </w:pPr>
      <w:r>
        <w:rPr>
          <w:lang w:val="en-US" w:eastAsia="zh-CN"/>
        </w:rPr>
        <w:t>Upon receiving the NF discovery request from a request</w:t>
      </w:r>
      <w:r w:rsidR="00CF6690">
        <w:rPr>
          <w:lang w:val="en-US" w:eastAsia="zh-CN"/>
        </w:rPr>
        <w:t>er</w:t>
      </w:r>
      <w:r>
        <w:rPr>
          <w:lang w:val="en-US" w:eastAsia="zh-CN"/>
        </w:rPr>
        <w:t xml:space="preserve"> NF which does not indicate its support for </w:t>
      </w:r>
      <w:proofErr w:type="spellStart"/>
      <w:r w:rsidR="00C05B93">
        <w:rPr>
          <w:lang w:val="en-US" w:eastAsia="zh-CN"/>
        </w:rPr>
        <w:t>NFSetSharedData</w:t>
      </w:r>
      <w:proofErr w:type="spellEnd"/>
      <w:r w:rsidR="00C05B93">
        <w:rPr>
          <w:lang w:val="en-US" w:eastAsia="zh-CN"/>
        </w:rPr>
        <w:t xml:space="preserve"> </w:t>
      </w:r>
      <w:r>
        <w:rPr>
          <w:lang w:val="en-US" w:eastAsia="zh-CN"/>
        </w:rPr>
        <w:t xml:space="preserve">feature, the NRF </w:t>
      </w:r>
      <w:r w:rsidR="00C05B93">
        <w:rPr>
          <w:lang w:val="en-US" w:eastAsia="zh-CN"/>
        </w:rPr>
        <w:t xml:space="preserve">merges the registered NF profile with the shared data of the </w:t>
      </w:r>
      <w:r w:rsidR="00875341">
        <w:rPr>
          <w:lang w:val="en-US" w:eastAsia="zh-CN"/>
        </w:rPr>
        <w:t>NF Set</w:t>
      </w:r>
      <w:r w:rsidR="00C05B93">
        <w:rPr>
          <w:lang w:val="en-US" w:eastAsia="zh-CN"/>
        </w:rPr>
        <w:t xml:space="preserve"> </w:t>
      </w:r>
      <w:r w:rsidR="003F2804">
        <w:rPr>
          <w:lang w:val="en-US" w:eastAsia="zh-CN"/>
        </w:rPr>
        <w:t>for each target NF instance</w:t>
      </w:r>
      <w:r>
        <w:rPr>
          <w:lang w:val="en-US" w:eastAsia="zh-CN"/>
        </w:rPr>
        <w:t xml:space="preserve">, and respond the </w:t>
      </w:r>
      <w:r w:rsidR="003F2804">
        <w:rPr>
          <w:lang w:val="en-US" w:eastAsia="zh-CN"/>
        </w:rPr>
        <w:t xml:space="preserve">merged </w:t>
      </w:r>
      <w:r>
        <w:rPr>
          <w:lang w:val="en-US" w:eastAsia="zh-CN"/>
        </w:rPr>
        <w:t>NF profile</w:t>
      </w:r>
      <w:r w:rsidR="00CF6690">
        <w:rPr>
          <w:lang w:val="en-US" w:eastAsia="zh-CN"/>
        </w:rPr>
        <w:t>(s)</w:t>
      </w:r>
      <w:r>
        <w:rPr>
          <w:lang w:val="en-US" w:eastAsia="zh-CN"/>
        </w:rPr>
        <w:t xml:space="preserve"> to the request</w:t>
      </w:r>
      <w:r w:rsidR="007D0E2A">
        <w:rPr>
          <w:lang w:val="en-US" w:eastAsia="zh-CN"/>
        </w:rPr>
        <w:t>er</w:t>
      </w:r>
      <w:r>
        <w:rPr>
          <w:lang w:val="en-US" w:eastAsia="zh-CN"/>
        </w:rPr>
        <w:t xml:space="preserve"> NF.</w:t>
      </w:r>
    </w:p>
    <w:p w14:paraId="77933722" w14:textId="60D75941" w:rsidR="005D2010" w:rsidRDefault="00835635" w:rsidP="005360F3">
      <w:pPr>
        <w:pStyle w:val="B1"/>
        <w:numPr>
          <w:ilvl w:val="0"/>
          <w:numId w:val="2"/>
        </w:numPr>
        <w:rPr>
          <w:lang w:val="en-US" w:eastAsia="zh-CN"/>
        </w:rPr>
      </w:pPr>
      <w:r w:rsidRPr="0038140D">
        <w:rPr>
          <w:rFonts w:hint="eastAsia"/>
          <w:lang w:val="en-US" w:eastAsia="zh-CN"/>
        </w:rPr>
        <w:lastRenderedPageBreak/>
        <w:t>W</w:t>
      </w:r>
      <w:r w:rsidRPr="0038140D">
        <w:rPr>
          <w:lang w:val="en-US" w:eastAsia="zh-CN"/>
        </w:rPr>
        <w:t>hen the request</w:t>
      </w:r>
      <w:r w:rsidR="00CF6690" w:rsidRPr="0038140D">
        <w:rPr>
          <w:lang w:val="en-US" w:eastAsia="zh-CN"/>
        </w:rPr>
        <w:t>er</w:t>
      </w:r>
      <w:r w:rsidRPr="0038140D">
        <w:rPr>
          <w:lang w:val="en-US" w:eastAsia="zh-CN"/>
        </w:rPr>
        <w:t xml:space="preserve"> NF receives </w:t>
      </w:r>
      <w:r w:rsidR="00CF6690" w:rsidRPr="0038140D">
        <w:rPr>
          <w:lang w:val="en-US" w:eastAsia="zh-CN"/>
        </w:rPr>
        <w:t xml:space="preserve">the additional shared data for the </w:t>
      </w:r>
      <w:r w:rsidR="00875341">
        <w:rPr>
          <w:lang w:val="en-US" w:eastAsia="zh-CN"/>
        </w:rPr>
        <w:t>NF Set</w:t>
      </w:r>
      <w:r w:rsidR="00CF6690" w:rsidRPr="0038140D">
        <w:rPr>
          <w:lang w:val="en-US" w:eastAsia="zh-CN"/>
        </w:rPr>
        <w:t xml:space="preserve">(s), it correlates the shared data for the </w:t>
      </w:r>
      <w:r w:rsidR="00875341">
        <w:rPr>
          <w:lang w:val="en-US" w:eastAsia="zh-CN"/>
        </w:rPr>
        <w:t>NF Set</w:t>
      </w:r>
      <w:r w:rsidR="00CF6690" w:rsidRPr="0038140D">
        <w:rPr>
          <w:lang w:val="en-US" w:eastAsia="zh-CN"/>
        </w:rPr>
        <w:t xml:space="preserve">(s) with the received NF profile(s), and regards the shared data for the </w:t>
      </w:r>
      <w:r w:rsidR="00875341">
        <w:rPr>
          <w:lang w:val="en-US" w:eastAsia="zh-CN"/>
        </w:rPr>
        <w:t>NF Set</w:t>
      </w:r>
      <w:r w:rsidR="00CF6690" w:rsidRPr="0038140D">
        <w:rPr>
          <w:lang w:val="en-US" w:eastAsia="zh-CN"/>
        </w:rPr>
        <w:t xml:space="preserve"> applicable for every NF instance of the NF Set</w:t>
      </w:r>
      <w:r w:rsidR="0038140D">
        <w:rPr>
          <w:lang w:val="en-US" w:eastAsia="zh-CN"/>
        </w:rPr>
        <w:t xml:space="preserve"> when interacting with the NF</w:t>
      </w:r>
      <w:r w:rsidR="007075AC" w:rsidRPr="007075AC">
        <w:rPr>
          <w:lang w:val="en-US" w:eastAsia="zh-CN"/>
        </w:rPr>
        <w:t xml:space="preserve"> </w:t>
      </w:r>
      <w:r w:rsidR="007075AC">
        <w:rPr>
          <w:lang w:val="en-US" w:eastAsia="zh-CN"/>
        </w:rPr>
        <w:t>Producer</w:t>
      </w:r>
      <w:r w:rsidR="0038140D">
        <w:rPr>
          <w:lang w:val="en-US" w:eastAsia="zh-CN"/>
        </w:rPr>
        <w:t>.</w:t>
      </w:r>
      <w:r w:rsidR="00A0497D">
        <w:rPr>
          <w:lang w:val="en-US" w:eastAsia="zh-CN"/>
        </w:rPr>
        <w:t xml:space="preserve"> </w:t>
      </w:r>
      <w:r w:rsidR="00A27186">
        <w:rPr>
          <w:lang w:val="en-US" w:eastAsia="zh-CN"/>
        </w:rPr>
        <w:t>It initiates the</w:t>
      </w:r>
      <w:r w:rsidRPr="0038140D">
        <w:rPr>
          <w:lang w:val="en-US" w:eastAsia="zh-CN"/>
        </w:rPr>
        <w:t xml:space="preserve"> </w:t>
      </w:r>
      <w:r w:rsidR="002D291D" w:rsidRPr="0038140D">
        <w:rPr>
          <w:lang w:val="en-US" w:eastAsia="zh-CN"/>
        </w:rPr>
        <w:t xml:space="preserve">subscription </w:t>
      </w:r>
      <w:r w:rsidRPr="0038140D">
        <w:rPr>
          <w:lang w:val="en-US" w:eastAsia="zh-CN"/>
        </w:rPr>
        <w:t xml:space="preserve">of </w:t>
      </w:r>
      <w:r w:rsidR="006A53A7" w:rsidRPr="0038140D">
        <w:rPr>
          <w:lang w:val="en-US" w:eastAsia="zh-CN"/>
        </w:rPr>
        <w:t xml:space="preserve">change event </w:t>
      </w:r>
      <w:r w:rsidR="00A27186">
        <w:rPr>
          <w:lang w:val="en-US" w:eastAsia="zh-CN"/>
        </w:rPr>
        <w:t xml:space="preserve">for the shared data of NF Set(s) and NF profile(s) </w:t>
      </w:r>
      <w:r w:rsidR="00666219" w:rsidRPr="0038140D">
        <w:rPr>
          <w:lang w:val="en-US" w:eastAsia="zh-CN"/>
        </w:rPr>
        <w:t xml:space="preserve">towards the </w:t>
      </w:r>
      <w:r w:rsidR="00F2378C" w:rsidRPr="0038140D">
        <w:rPr>
          <w:lang w:val="en-US" w:eastAsia="zh-CN"/>
        </w:rPr>
        <w:t xml:space="preserve">NRF </w:t>
      </w:r>
      <w:r w:rsidR="00A27186">
        <w:rPr>
          <w:lang w:val="en-US" w:eastAsia="zh-CN"/>
        </w:rPr>
        <w:t>respectively if not triggered yet</w:t>
      </w:r>
      <w:r w:rsidR="002D4822" w:rsidRPr="0038140D">
        <w:rPr>
          <w:lang w:val="en-US" w:eastAsia="zh-CN"/>
        </w:rPr>
        <w:t>.</w:t>
      </w:r>
    </w:p>
    <w:p w14:paraId="0DA36498" w14:textId="54DCFE08" w:rsidR="00876F2A" w:rsidRPr="00876F2A" w:rsidRDefault="00876F2A" w:rsidP="00876F2A">
      <w:pPr>
        <w:keepLines/>
        <w:ind w:left="1135" w:hanging="851"/>
        <w:rPr>
          <w:rFonts w:eastAsia="Yu Mincho"/>
          <w:lang w:eastAsia="zh-CN"/>
        </w:rPr>
      </w:pPr>
      <w:bookmarkStart w:id="21" w:name="_Toc49769262"/>
      <w:bookmarkStart w:id="22" w:name="_Toc56438071"/>
      <w:bookmarkStart w:id="23" w:name="_Toc56438213"/>
      <w:bookmarkStart w:id="24" w:name="_Toc56438287"/>
      <w:bookmarkStart w:id="25" w:name="_Toc57274157"/>
      <w:bookmarkStart w:id="26" w:name="_Toc57274626"/>
      <w:bookmarkStart w:id="27" w:name="_Toc66461569"/>
      <w:bookmarkStart w:id="28" w:name="_Toc70926361"/>
      <w:bookmarkStart w:id="29" w:name="_Toc86043864"/>
      <w:r w:rsidRPr="00876F2A">
        <w:rPr>
          <w:rFonts w:eastAsia="Yu Mincho"/>
          <w:lang w:eastAsia="zh-CN"/>
        </w:rPr>
        <w:t>N</w:t>
      </w:r>
      <w:r>
        <w:rPr>
          <w:rFonts w:eastAsia="Yu Mincho"/>
          <w:lang w:eastAsia="zh-CN"/>
        </w:rPr>
        <w:t xml:space="preserve">OTE </w:t>
      </w:r>
      <w:r w:rsidR="006834F2">
        <w:rPr>
          <w:rFonts w:eastAsia="Yu Mincho"/>
          <w:lang w:eastAsia="zh-CN"/>
        </w:rPr>
        <w:t>2</w:t>
      </w:r>
      <w:r w:rsidRPr="00876F2A">
        <w:rPr>
          <w:rFonts w:eastAsia="Yu Mincho"/>
          <w:lang w:eastAsia="zh-CN"/>
        </w:rPr>
        <w:t>:</w:t>
      </w:r>
      <w:r w:rsidRPr="00876F2A">
        <w:rPr>
          <w:rFonts w:eastAsia="Yu Mincho"/>
          <w:lang w:eastAsia="zh-CN"/>
        </w:rPr>
        <w:tab/>
      </w:r>
      <w:r w:rsidR="00807DCE">
        <w:rPr>
          <w:rFonts w:eastAsia="Yu Mincho"/>
          <w:lang w:eastAsia="zh-CN"/>
        </w:rPr>
        <w:t xml:space="preserve">OAM is responsible </w:t>
      </w:r>
      <w:r w:rsidR="00D22B30">
        <w:rPr>
          <w:rFonts w:eastAsia="Yu Mincho"/>
          <w:lang w:eastAsia="zh-CN"/>
        </w:rPr>
        <w:t>for</w:t>
      </w:r>
      <w:r w:rsidR="00807DCE">
        <w:rPr>
          <w:rFonts w:eastAsia="Yu Mincho"/>
          <w:lang w:eastAsia="zh-CN"/>
        </w:rPr>
        <w:t xml:space="preserve"> avoid</w:t>
      </w:r>
      <w:r w:rsidR="00D22B30">
        <w:rPr>
          <w:rFonts w:eastAsia="Yu Mincho"/>
          <w:lang w:eastAsia="zh-CN"/>
        </w:rPr>
        <w:t>ing</w:t>
      </w:r>
      <w:r w:rsidR="00807DCE">
        <w:rPr>
          <w:rFonts w:eastAsia="Yu Mincho"/>
          <w:lang w:eastAsia="zh-CN"/>
        </w:rPr>
        <w:t xml:space="preserve"> duplicate provisioning for a specific attribute in both NF profile registered by the NF Producer and the shared data for the NF Set.</w:t>
      </w:r>
      <w:r w:rsidR="009B3AB9">
        <w:rPr>
          <w:rFonts w:eastAsia="Yu Mincho"/>
          <w:lang w:eastAsia="zh-CN"/>
        </w:rPr>
        <w:t xml:space="preserve"> </w:t>
      </w:r>
    </w:p>
    <w:p w14:paraId="65B70D8F" w14:textId="77777777" w:rsidR="005D2010" w:rsidRPr="00D21562" w:rsidRDefault="005D2010" w:rsidP="005D2010">
      <w:pPr>
        <w:pStyle w:val="3"/>
      </w:pPr>
      <w:r>
        <w:rPr>
          <w:rFonts w:hint="eastAsia"/>
          <w:lang w:eastAsia="zh-CN"/>
        </w:rPr>
        <w:t>6</w:t>
      </w:r>
      <w:r w:rsidRPr="00D21562">
        <w:t>.</w:t>
      </w:r>
      <w:r>
        <w:rPr>
          <w:lang w:eastAsia="zh-CN"/>
        </w:rPr>
        <w:t>X</w:t>
      </w:r>
      <w:r w:rsidRPr="00D21562">
        <w:t>.2</w:t>
      </w:r>
      <w:r w:rsidRPr="00D21562">
        <w:tab/>
        <w:t>Impacts on services, entities and interfaces</w:t>
      </w:r>
      <w:bookmarkEnd w:id="21"/>
      <w:bookmarkEnd w:id="22"/>
      <w:bookmarkEnd w:id="23"/>
      <w:bookmarkEnd w:id="24"/>
      <w:bookmarkEnd w:id="25"/>
      <w:bookmarkEnd w:id="26"/>
      <w:bookmarkEnd w:id="27"/>
      <w:bookmarkEnd w:id="28"/>
      <w:bookmarkEnd w:id="29"/>
    </w:p>
    <w:p w14:paraId="3A900AAE" w14:textId="77777777" w:rsidR="005D2010" w:rsidRPr="00D21562" w:rsidRDefault="005D2010" w:rsidP="005D2010">
      <w:pPr>
        <w:rPr>
          <w:lang w:val="en-US" w:eastAsia="zh-CN"/>
        </w:rPr>
      </w:pPr>
      <w:r>
        <w:rPr>
          <w:lang w:val="en-US" w:eastAsia="zh-CN"/>
        </w:rPr>
        <w:t>NRF</w:t>
      </w:r>
      <w:r w:rsidRPr="00D21562">
        <w:rPr>
          <w:lang w:val="en-US" w:eastAsia="zh-CN"/>
        </w:rPr>
        <w:t>:</w:t>
      </w:r>
    </w:p>
    <w:p w14:paraId="4FE71DCF" w14:textId="65BB250B" w:rsidR="0077635D" w:rsidRPr="00D21562" w:rsidRDefault="005D2010" w:rsidP="00A567BB">
      <w:pPr>
        <w:pStyle w:val="B1"/>
      </w:pPr>
      <w:r w:rsidRPr="00D21562">
        <w:t>-</w:t>
      </w:r>
      <w:r w:rsidRPr="00D21562">
        <w:tab/>
      </w:r>
      <w:r w:rsidR="00A567BB">
        <w:t>Correlates the registered NF profile and stored shared data for the corresponding NF Set, and responds the NF profile and shared data for the NF set to the requester NF</w:t>
      </w:r>
      <w:r w:rsidR="00A62CA8">
        <w:t xml:space="preserve"> in a proper way</w:t>
      </w:r>
      <w:r w:rsidR="00A567BB">
        <w:rPr>
          <w:lang w:eastAsia="zh-CN"/>
        </w:rPr>
        <w:t xml:space="preserve">, </w:t>
      </w:r>
      <w:r w:rsidR="00A62CA8">
        <w:rPr>
          <w:lang w:eastAsia="zh-CN"/>
        </w:rPr>
        <w:t xml:space="preserve">based on </w:t>
      </w:r>
      <w:r w:rsidR="0077635D">
        <w:rPr>
          <w:lang w:eastAsia="zh-CN"/>
        </w:rPr>
        <w:t>the supported feature of the request</w:t>
      </w:r>
      <w:r w:rsidR="00CF6690">
        <w:rPr>
          <w:lang w:eastAsia="zh-CN"/>
        </w:rPr>
        <w:t>er</w:t>
      </w:r>
      <w:r w:rsidR="0077635D">
        <w:rPr>
          <w:lang w:eastAsia="zh-CN"/>
        </w:rPr>
        <w:t xml:space="preserve"> NF. </w:t>
      </w:r>
    </w:p>
    <w:p w14:paraId="067EE70C" w14:textId="650A44FC" w:rsidR="005D2010" w:rsidRPr="00D21562" w:rsidRDefault="005D2010" w:rsidP="005D2010">
      <w:pPr>
        <w:rPr>
          <w:lang w:val="en-US" w:eastAsia="zh-CN"/>
        </w:rPr>
      </w:pPr>
      <w:r>
        <w:rPr>
          <w:lang w:val="en-US" w:eastAsia="zh-CN"/>
        </w:rPr>
        <w:t>NF</w:t>
      </w:r>
      <w:r w:rsidR="00E25DD4">
        <w:rPr>
          <w:lang w:val="en-US" w:eastAsia="zh-CN"/>
        </w:rPr>
        <w:t xml:space="preserve"> Producer</w:t>
      </w:r>
      <w:r w:rsidRPr="00D21562">
        <w:rPr>
          <w:lang w:val="en-US" w:eastAsia="zh-CN"/>
        </w:rPr>
        <w:t>:</w:t>
      </w:r>
    </w:p>
    <w:p w14:paraId="14DC2571" w14:textId="3B64832D" w:rsidR="0077635D" w:rsidRDefault="005D2010" w:rsidP="005D2010">
      <w:pPr>
        <w:pStyle w:val="B1"/>
      </w:pPr>
      <w:r w:rsidRPr="00D21562">
        <w:t>-</w:t>
      </w:r>
      <w:r w:rsidRPr="00D21562">
        <w:tab/>
      </w:r>
      <w:r w:rsidR="0077635D">
        <w:t xml:space="preserve">registers its NF profile to the NRF, </w:t>
      </w:r>
      <w:r w:rsidR="00CE2ECC">
        <w:t>which includes NF S</w:t>
      </w:r>
      <w:r w:rsidR="00CE2ECC">
        <w:rPr>
          <w:rFonts w:hint="eastAsia"/>
          <w:lang w:eastAsia="zh-CN"/>
        </w:rPr>
        <w:t>et</w:t>
      </w:r>
      <w:r w:rsidR="00CE2ECC">
        <w:t xml:space="preserve"> ID it belongs to, while </w:t>
      </w:r>
      <w:r w:rsidR="00167F81">
        <w:t>shared data for the NF set is not included</w:t>
      </w:r>
      <w:r w:rsidR="0077635D">
        <w:t>.</w:t>
      </w:r>
    </w:p>
    <w:p w14:paraId="27BC35DC" w14:textId="2FAA2B52" w:rsidR="00E25DD4" w:rsidRDefault="00E25DD4" w:rsidP="00E25DD4">
      <w:pPr>
        <w:pStyle w:val="B1"/>
        <w:ind w:left="0" w:firstLine="0"/>
        <w:rPr>
          <w:lang w:eastAsia="zh-CN"/>
        </w:rPr>
      </w:pPr>
      <w:r>
        <w:rPr>
          <w:rFonts w:hint="eastAsia"/>
          <w:lang w:eastAsia="zh-CN"/>
        </w:rPr>
        <w:t>N</w:t>
      </w:r>
      <w:r>
        <w:rPr>
          <w:lang w:eastAsia="zh-CN"/>
        </w:rPr>
        <w:t>F Consumer:</w:t>
      </w:r>
    </w:p>
    <w:p w14:paraId="274C2652" w14:textId="6AF01707" w:rsidR="0077635D" w:rsidRDefault="0077635D" w:rsidP="005D2010">
      <w:pPr>
        <w:pStyle w:val="B1"/>
      </w:pPr>
      <w:r>
        <w:t>-</w:t>
      </w:r>
      <w:r>
        <w:tab/>
      </w:r>
      <w:r w:rsidR="00DE368A">
        <w:t xml:space="preserve">receives the </w:t>
      </w:r>
      <w:r w:rsidR="00544EA6">
        <w:t xml:space="preserve">NF profile for the target NF instance(s) </w:t>
      </w:r>
      <w:r w:rsidR="00DE368A">
        <w:t>and the corresponding shared data</w:t>
      </w:r>
      <w:r w:rsidR="00003836">
        <w:t xml:space="preserve"> </w:t>
      </w:r>
      <w:r w:rsidR="00544EA6">
        <w:t xml:space="preserve">for the NF Set, regards the shared data for the NF Set applicable for each NF instance </w:t>
      </w:r>
      <w:r w:rsidR="00D81C9A">
        <w:t>within the NF Set</w:t>
      </w:r>
      <w:r w:rsidR="00003836">
        <w:t>.</w:t>
      </w:r>
    </w:p>
    <w:p w14:paraId="39654652" w14:textId="77777777" w:rsidR="005D2010" w:rsidRPr="00627FF7" w:rsidRDefault="005D2010" w:rsidP="005D2010">
      <w:pPr>
        <w:pStyle w:val="3"/>
        <w:rPr>
          <w:lang w:val="en-US"/>
        </w:rPr>
      </w:pPr>
      <w:bookmarkStart w:id="30" w:name="_Toc49769263"/>
      <w:bookmarkStart w:id="31" w:name="_Toc56438072"/>
      <w:bookmarkStart w:id="32" w:name="_Toc56438214"/>
      <w:bookmarkStart w:id="33" w:name="_Toc56438288"/>
      <w:bookmarkStart w:id="34" w:name="_Toc57274158"/>
      <w:bookmarkStart w:id="35" w:name="_Toc57274627"/>
      <w:bookmarkStart w:id="36" w:name="_Toc66461570"/>
      <w:bookmarkStart w:id="37" w:name="_Toc70926362"/>
      <w:bookmarkStart w:id="38" w:name="_Toc86043865"/>
      <w:r>
        <w:rPr>
          <w:rFonts w:hint="eastAsia"/>
          <w:lang w:eastAsia="zh-CN"/>
        </w:rPr>
        <w:t>6</w:t>
      </w:r>
      <w:r w:rsidRPr="00D21562">
        <w:t>.</w:t>
      </w:r>
      <w:r>
        <w:rPr>
          <w:lang w:eastAsia="zh-CN"/>
        </w:rPr>
        <w:t>X</w:t>
      </w:r>
      <w:r w:rsidRPr="00D21562">
        <w:t>.3</w:t>
      </w:r>
      <w:r w:rsidRPr="00D21562">
        <w:tab/>
        <w:t>Pros</w:t>
      </w:r>
      <w:bookmarkEnd w:id="30"/>
      <w:bookmarkEnd w:id="31"/>
      <w:bookmarkEnd w:id="32"/>
      <w:bookmarkEnd w:id="33"/>
      <w:bookmarkEnd w:id="34"/>
      <w:bookmarkEnd w:id="35"/>
      <w:bookmarkEnd w:id="36"/>
      <w:bookmarkEnd w:id="37"/>
      <w:bookmarkEnd w:id="38"/>
    </w:p>
    <w:p w14:paraId="1A806F82" w14:textId="08EE9221" w:rsidR="00F91275" w:rsidRDefault="00E405B3" w:rsidP="005D2010">
      <w:r>
        <w:t xml:space="preserve">No complicated explicit and implicit coordination for shared data of the NF set is needed between NF </w:t>
      </w:r>
      <w:r>
        <w:rPr>
          <w:rFonts w:hint="eastAsia"/>
          <w:lang w:eastAsia="zh-CN"/>
        </w:rPr>
        <w:t>Producer</w:t>
      </w:r>
      <w:r>
        <w:t xml:space="preserve"> and the NRF</w:t>
      </w:r>
      <w:r w:rsidR="00F91275">
        <w:t>.</w:t>
      </w:r>
    </w:p>
    <w:p w14:paraId="3C2C505C" w14:textId="77777777" w:rsidR="005D2010" w:rsidRDefault="005D2010" w:rsidP="005D2010">
      <w:pPr>
        <w:pStyle w:val="3"/>
      </w:pPr>
      <w:bookmarkStart w:id="39" w:name="_Toc49769264"/>
      <w:bookmarkStart w:id="40" w:name="_Toc56438073"/>
      <w:bookmarkStart w:id="41" w:name="_Toc56438215"/>
      <w:bookmarkStart w:id="42" w:name="_Toc56438289"/>
      <w:bookmarkStart w:id="43" w:name="_Toc57274159"/>
      <w:bookmarkStart w:id="44" w:name="_Toc57274628"/>
      <w:bookmarkStart w:id="45" w:name="_Toc66461571"/>
      <w:bookmarkStart w:id="46" w:name="_Toc70926363"/>
      <w:bookmarkStart w:id="47" w:name="_Toc86043866"/>
      <w:r>
        <w:rPr>
          <w:rFonts w:hint="eastAsia"/>
          <w:lang w:eastAsia="zh-CN"/>
        </w:rPr>
        <w:t>6</w:t>
      </w:r>
      <w:r w:rsidRPr="00D21562">
        <w:t>.</w:t>
      </w:r>
      <w:r>
        <w:rPr>
          <w:lang w:eastAsia="zh-CN"/>
        </w:rPr>
        <w:t>X</w:t>
      </w:r>
      <w:r w:rsidRPr="00D21562">
        <w:t>.4</w:t>
      </w:r>
      <w:r w:rsidRPr="00D21562">
        <w:tab/>
        <w:t>Cons</w:t>
      </w:r>
      <w:bookmarkEnd w:id="39"/>
      <w:bookmarkEnd w:id="40"/>
      <w:bookmarkEnd w:id="41"/>
      <w:bookmarkEnd w:id="42"/>
      <w:bookmarkEnd w:id="43"/>
      <w:bookmarkEnd w:id="44"/>
      <w:bookmarkEnd w:id="45"/>
      <w:bookmarkEnd w:id="46"/>
      <w:bookmarkEnd w:id="47"/>
    </w:p>
    <w:p w14:paraId="1C0B589D" w14:textId="13C58D35" w:rsidR="001D4323" w:rsidRDefault="001D4323" w:rsidP="005D2010">
      <w:pPr>
        <w:rPr>
          <w:lang w:eastAsia="zh-CN"/>
        </w:rPr>
      </w:pPr>
      <w:r>
        <w:rPr>
          <w:rFonts w:hint="eastAsia"/>
          <w:lang w:eastAsia="zh-CN"/>
        </w:rPr>
        <w:t>T</w:t>
      </w:r>
      <w:r>
        <w:rPr>
          <w:lang w:eastAsia="zh-CN"/>
        </w:rPr>
        <w:t xml:space="preserve">his solution is designed for </w:t>
      </w:r>
      <w:r w:rsidR="00875341">
        <w:rPr>
          <w:lang w:eastAsia="zh-CN"/>
        </w:rPr>
        <w:t>NF Set</w:t>
      </w:r>
      <w:r>
        <w:rPr>
          <w:lang w:eastAsia="zh-CN"/>
        </w:rPr>
        <w:t xml:space="preserve"> level, and may be inefficient for NF instances from different </w:t>
      </w:r>
      <w:r w:rsidR="00875341">
        <w:rPr>
          <w:lang w:eastAsia="zh-CN"/>
        </w:rPr>
        <w:t>NF Set</w:t>
      </w:r>
      <w:r>
        <w:rPr>
          <w:lang w:eastAsia="zh-CN"/>
        </w:rPr>
        <w:t xml:space="preserve"> scenario.</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04B06" w14:textId="77777777" w:rsidR="00152CE9" w:rsidRDefault="00152CE9">
      <w:r>
        <w:separator/>
      </w:r>
    </w:p>
  </w:endnote>
  <w:endnote w:type="continuationSeparator" w:id="0">
    <w:p w14:paraId="4C8C4B40" w14:textId="77777777" w:rsidR="00152CE9" w:rsidRDefault="0015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96059" w14:textId="77777777" w:rsidR="00152CE9" w:rsidRDefault="00152CE9">
      <w:r>
        <w:separator/>
      </w:r>
    </w:p>
  </w:footnote>
  <w:footnote w:type="continuationSeparator" w:id="0">
    <w:p w14:paraId="7A7BCEDD" w14:textId="77777777" w:rsidR="00152CE9" w:rsidRDefault="00152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89547E3"/>
    <w:multiLevelType w:val="hybridMultilevel"/>
    <w:tmpl w:val="7AC66B98"/>
    <w:lvl w:ilvl="0" w:tplc="19566F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7597"/>
    <w:rsid w:val="00010F54"/>
    <w:rsid w:val="00011217"/>
    <w:rsid w:val="00011BBD"/>
    <w:rsid w:val="000145BF"/>
    <w:rsid w:val="00014CAA"/>
    <w:rsid w:val="000151FA"/>
    <w:rsid w:val="00022E4A"/>
    <w:rsid w:val="00023463"/>
    <w:rsid w:val="0002603F"/>
    <w:rsid w:val="00032D56"/>
    <w:rsid w:val="0003711D"/>
    <w:rsid w:val="00041E57"/>
    <w:rsid w:val="00043E25"/>
    <w:rsid w:val="0004575F"/>
    <w:rsid w:val="00045919"/>
    <w:rsid w:val="00046782"/>
    <w:rsid w:val="000521EF"/>
    <w:rsid w:val="000526F7"/>
    <w:rsid w:val="000535FA"/>
    <w:rsid w:val="000537DD"/>
    <w:rsid w:val="00053DB1"/>
    <w:rsid w:val="000575BC"/>
    <w:rsid w:val="00062124"/>
    <w:rsid w:val="0006303C"/>
    <w:rsid w:val="0006684F"/>
    <w:rsid w:val="00066856"/>
    <w:rsid w:val="00067843"/>
    <w:rsid w:val="00070F86"/>
    <w:rsid w:val="00072AAF"/>
    <w:rsid w:val="00072DD2"/>
    <w:rsid w:val="0007760B"/>
    <w:rsid w:val="00085067"/>
    <w:rsid w:val="0008739F"/>
    <w:rsid w:val="00090F01"/>
    <w:rsid w:val="00095680"/>
    <w:rsid w:val="000A5529"/>
    <w:rsid w:val="000B0541"/>
    <w:rsid w:val="000B0B6E"/>
    <w:rsid w:val="000B1216"/>
    <w:rsid w:val="000B14A6"/>
    <w:rsid w:val="000B15B6"/>
    <w:rsid w:val="000B27E6"/>
    <w:rsid w:val="000C20F1"/>
    <w:rsid w:val="000C6598"/>
    <w:rsid w:val="000D21C2"/>
    <w:rsid w:val="000D759A"/>
    <w:rsid w:val="000E01D6"/>
    <w:rsid w:val="000E4F1D"/>
    <w:rsid w:val="000E79DE"/>
    <w:rsid w:val="000F055C"/>
    <w:rsid w:val="000F2C43"/>
    <w:rsid w:val="00104313"/>
    <w:rsid w:val="00104434"/>
    <w:rsid w:val="00104F71"/>
    <w:rsid w:val="001077F5"/>
    <w:rsid w:val="00107C28"/>
    <w:rsid w:val="001113F0"/>
    <w:rsid w:val="00113799"/>
    <w:rsid w:val="00116BDF"/>
    <w:rsid w:val="00123A5A"/>
    <w:rsid w:val="00125C9C"/>
    <w:rsid w:val="00130F69"/>
    <w:rsid w:val="0013241F"/>
    <w:rsid w:val="00134382"/>
    <w:rsid w:val="00141766"/>
    <w:rsid w:val="00142F65"/>
    <w:rsid w:val="00143552"/>
    <w:rsid w:val="00152CE9"/>
    <w:rsid w:val="00157D81"/>
    <w:rsid w:val="00161F0E"/>
    <w:rsid w:val="0016215F"/>
    <w:rsid w:val="00167F81"/>
    <w:rsid w:val="00174875"/>
    <w:rsid w:val="0018015E"/>
    <w:rsid w:val="001823B4"/>
    <w:rsid w:val="00183134"/>
    <w:rsid w:val="00185950"/>
    <w:rsid w:val="0018646F"/>
    <w:rsid w:val="00191E6B"/>
    <w:rsid w:val="00192F68"/>
    <w:rsid w:val="001A2481"/>
    <w:rsid w:val="001A3FE8"/>
    <w:rsid w:val="001A6774"/>
    <w:rsid w:val="001B219D"/>
    <w:rsid w:val="001B5C2B"/>
    <w:rsid w:val="001B77E2"/>
    <w:rsid w:val="001C0615"/>
    <w:rsid w:val="001D24F0"/>
    <w:rsid w:val="001D25E6"/>
    <w:rsid w:val="001D4323"/>
    <w:rsid w:val="001D4C82"/>
    <w:rsid w:val="001D6AAA"/>
    <w:rsid w:val="001E12C8"/>
    <w:rsid w:val="001E2EB5"/>
    <w:rsid w:val="001E41F3"/>
    <w:rsid w:val="001E44DB"/>
    <w:rsid w:val="001E7681"/>
    <w:rsid w:val="001F148E"/>
    <w:rsid w:val="001F151F"/>
    <w:rsid w:val="001F361B"/>
    <w:rsid w:val="001F3B42"/>
    <w:rsid w:val="001F3E19"/>
    <w:rsid w:val="001F6F5A"/>
    <w:rsid w:val="002051AE"/>
    <w:rsid w:val="002068EA"/>
    <w:rsid w:val="00206A1A"/>
    <w:rsid w:val="00210B95"/>
    <w:rsid w:val="00211B9B"/>
    <w:rsid w:val="00212096"/>
    <w:rsid w:val="00213D58"/>
    <w:rsid w:val="002153AE"/>
    <w:rsid w:val="00216490"/>
    <w:rsid w:val="00220A38"/>
    <w:rsid w:val="002248FB"/>
    <w:rsid w:val="00231568"/>
    <w:rsid w:val="00232FD1"/>
    <w:rsid w:val="002356D3"/>
    <w:rsid w:val="00241597"/>
    <w:rsid w:val="00242BAD"/>
    <w:rsid w:val="00244ADC"/>
    <w:rsid w:val="00245842"/>
    <w:rsid w:val="00245F82"/>
    <w:rsid w:val="0024668B"/>
    <w:rsid w:val="00246921"/>
    <w:rsid w:val="00250A7B"/>
    <w:rsid w:val="00251DCC"/>
    <w:rsid w:val="00252F9C"/>
    <w:rsid w:val="002530F9"/>
    <w:rsid w:val="0025336A"/>
    <w:rsid w:val="00254AF3"/>
    <w:rsid w:val="0025521D"/>
    <w:rsid w:val="00260BAC"/>
    <w:rsid w:val="0026320E"/>
    <w:rsid w:val="002649F7"/>
    <w:rsid w:val="00264CCD"/>
    <w:rsid w:val="002756B5"/>
    <w:rsid w:val="00275D12"/>
    <w:rsid w:val="0027780F"/>
    <w:rsid w:val="002804B8"/>
    <w:rsid w:val="00282619"/>
    <w:rsid w:val="002871C2"/>
    <w:rsid w:val="00291946"/>
    <w:rsid w:val="00296AED"/>
    <w:rsid w:val="00296DCE"/>
    <w:rsid w:val="002A6BBA"/>
    <w:rsid w:val="002B1A87"/>
    <w:rsid w:val="002B1D74"/>
    <w:rsid w:val="002B41E6"/>
    <w:rsid w:val="002B77B9"/>
    <w:rsid w:val="002C07B9"/>
    <w:rsid w:val="002C2DCD"/>
    <w:rsid w:val="002C31B4"/>
    <w:rsid w:val="002C3DA4"/>
    <w:rsid w:val="002C49EF"/>
    <w:rsid w:val="002C5365"/>
    <w:rsid w:val="002C6F52"/>
    <w:rsid w:val="002D291D"/>
    <w:rsid w:val="002D4822"/>
    <w:rsid w:val="002E48BE"/>
    <w:rsid w:val="002E5584"/>
    <w:rsid w:val="002E6115"/>
    <w:rsid w:val="002F4FF2"/>
    <w:rsid w:val="002F6340"/>
    <w:rsid w:val="002F6840"/>
    <w:rsid w:val="003011C1"/>
    <w:rsid w:val="00302FA5"/>
    <w:rsid w:val="00303E4D"/>
    <w:rsid w:val="00305ABB"/>
    <w:rsid w:val="00305C60"/>
    <w:rsid w:val="00306A23"/>
    <w:rsid w:val="00315BD4"/>
    <w:rsid w:val="003206A3"/>
    <w:rsid w:val="00324E79"/>
    <w:rsid w:val="00330643"/>
    <w:rsid w:val="00333294"/>
    <w:rsid w:val="00334072"/>
    <w:rsid w:val="00345F77"/>
    <w:rsid w:val="00347D74"/>
    <w:rsid w:val="00350012"/>
    <w:rsid w:val="003509FF"/>
    <w:rsid w:val="003529DA"/>
    <w:rsid w:val="003554E8"/>
    <w:rsid w:val="00355E04"/>
    <w:rsid w:val="003617F4"/>
    <w:rsid w:val="003632FF"/>
    <w:rsid w:val="003657E6"/>
    <w:rsid w:val="003658C8"/>
    <w:rsid w:val="00370766"/>
    <w:rsid w:val="00371954"/>
    <w:rsid w:val="0037386B"/>
    <w:rsid w:val="00380995"/>
    <w:rsid w:val="0038140D"/>
    <w:rsid w:val="00382B4A"/>
    <w:rsid w:val="0039050F"/>
    <w:rsid w:val="00390C12"/>
    <w:rsid w:val="00394E81"/>
    <w:rsid w:val="003955BD"/>
    <w:rsid w:val="00397AE6"/>
    <w:rsid w:val="003A59CB"/>
    <w:rsid w:val="003A667D"/>
    <w:rsid w:val="003B2CE5"/>
    <w:rsid w:val="003B32D5"/>
    <w:rsid w:val="003B477E"/>
    <w:rsid w:val="003B53E8"/>
    <w:rsid w:val="003B79F5"/>
    <w:rsid w:val="003D21FF"/>
    <w:rsid w:val="003D52E6"/>
    <w:rsid w:val="003E29EF"/>
    <w:rsid w:val="003F1392"/>
    <w:rsid w:val="003F2804"/>
    <w:rsid w:val="003F4855"/>
    <w:rsid w:val="003F6F6B"/>
    <w:rsid w:val="003F78C5"/>
    <w:rsid w:val="00402500"/>
    <w:rsid w:val="00411094"/>
    <w:rsid w:val="004131FE"/>
    <w:rsid w:val="00413493"/>
    <w:rsid w:val="00415EB3"/>
    <w:rsid w:val="00417386"/>
    <w:rsid w:val="00420C11"/>
    <w:rsid w:val="00424841"/>
    <w:rsid w:val="00426A2D"/>
    <w:rsid w:val="00433366"/>
    <w:rsid w:val="00435765"/>
    <w:rsid w:val="00435799"/>
    <w:rsid w:val="00436BAB"/>
    <w:rsid w:val="00440825"/>
    <w:rsid w:val="00443403"/>
    <w:rsid w:val="00450738"/>
    <w:rsid w:val="00462F3B"/>
    <w:rsid w:val="00464F7F"/>
    <w:rsid w:val="0047486B"/>
    <w:rsid w:val="0047638C"/>
    <w:rsid w:val="004776FC"/>
    <w:rsid w:val="00490ACE"/>
    <w:rsid w:val="00497F14"/>
    <w:rsid w:val="004A120C"/>
    <w:rsid w:val="004A333E"/>
    <w:rsid w:val="004A45FA"/>
    <w:rsid w:val="004A4BEC"/>
    <w:rsid w:val="004A5019"/>
    <w:rsid w:val="004B18BF"/>
    <w:rsid w:val="004B23FC"/>
    <w:rsid w:val="004B3C40"/>
    <w:rsid w:val="004B45A4"/>
    <w:rsid w:val="004C65A6"/>
    <w:rsid w:val="004C7447"/>
    <w:rsid w:val="004D077E"/>
    <w:rsid w:val="004D1CE8"/>
    <w:rsid w:val="004D4CF9"/>
    <w:rsid w:val="004D6731"/>
    <w:rsid w:val="004D723F"/>
    <w:rsid w:val="004E0DF6"/>
    <w:rsid w:val="004E179C"/>
    <w:rsid w:val="004E1BC8"/>
    <w:rsid w:val="004E5CF2"/>
    <w:rsid w:val="00505C21"/>
    <w:rsid w:val="0050780D"/>
    <w:rsid w:val="00511205"/>
    <w:rsid w:val="00511527"/>
    <w:rsid w:val="00511615"/>
    <w:rsid w:val="00512348"/>
    <w:rsid w:val="0051277C"/>
    <w:rsid w:val="00514AC1"/>
    <w:rsid w:val="005155A9"/>
    <w:rsid w:val="00516D1C"/>
    <w:rsid w:val="00521161"/>
    <w:rsid w:val="00521A1A"/>
    <w:rsid w:val="005257E0"/>
    <w:rsid w:val="005268FF"/>
    <w:rsid w:val="005275CB"/>
    <w:rsid w:val="005363CD"/>
    <w:rsid w:val="00537A0D"/>
    <w:rsid w:val="0054453D"/>
    <w:rsid w:val="00544EA6"/>
    <w:rsid w:val="00556364"/>
    <w:rsid w:val="005567B4"/>
    <w:rsid w:val="0055796A"/>
    <w:rsid w:val="00561131"/>
    <w:rsid w:val="005651FD"/>
    <w:rsid w:val="005773BD"/>
    <w:rsid w:val="00577CBE"/>
    <w:rsid w:val="005900B8"/>
    <w:rsid w:val="00592772"/>
    <w:rsid w:val="00592829"/>
    <w:rsid w:val="0059479C"/>
    <w:rsid w:val="0059653F"/>
    <w:rsid w:val="00597BF4"/>
    <w:rsid w:val="005A18FB"/>
    <w:rsid w:val="005A4191"/>
    <w:rsid w:val="005A6150"/>
    <w:rsid w:val="005A634D"/>
    <w:rsid w:val="005A77DD"/>
    <w:rsid w:val="005B25F0"/>
    <w:rsid w:val="005B6CF8"/>
    <w:rsid w:val="005C11F0"/>
    <w:rsid w:val="005D2010"/>
    <w:rsid w:val="005D3A6D"/>
    <w:rsid w:val="005D64E3"/>
    <w:rsid w:val="005D6D7F"/>
    <w:rsid w:val="005D7121"/>
    <w:rsid w:val="005E1510"/>
    <w:rsid w:val="005E185E"/>
    <w:rsid w:val="005E2C44"/>
    <w:rsid w:val="005E3129"/>
    <w:rsid w:val="005E4AAC"/>
    <w:rsid w:val="005E6372"/>
    <w:rsid w:val="005E7C71"/>
    <w:rsid w:val="0060287A"/>
    <w:rsid w:val="00602BCC"/>
    <w:rsid w:val="006042BC"/>
    <w:rsid w:val="00605E9D"/>
    <w:rsid w:val="00606094"/>
    <w:rsid w:val="0060653B"/>
    <w:rsid w:val="00607057"/>
    <w:rsid w:val="00610107"/>
    <w:rsid w:val="0061048B"/>
    <w:rsid w:val="00610E38"/>
    <w:rsid w:val="006134C4"/>
    <w:rsid w:val="006148BC"/>
    <w:rsid w:val="006200EB"/>
    <w:rsid w:val="00624623"/>
    <w:rsid w:val="00625C72"/>
    <w:rsid w:val="00630853"/>
    <w:rsid w:val="006339AE"/>
    <w:rsid w:val="006343C1"/>
    <w:rsid w:val="00643317"/>
    <w:rsid w:val="006434F3"/>
    <w:rsid w:val="00644469"/>
    <w:rsid w:val="0064528B"/>
    <w:rsid w:val="00647AD6"/>
    <w:rsid w:val="00652D1C"/>
    <w:rsid w:val="00661116"/>
    <w:rsid w:val="00666219"/>
    <w:rsid w:val="00670970"/>
    <w:rsid w:val="006834F2"/>
    <w:rsid w:val="00684186"/>
    <w:rsid w:val="00691C86"/>
    <w:rsid w:val="00691FB1"/>
    <w:rsid w:val="006A53A7"/>
    <w:rsid w:val="006B5418"/>
    <w:rsid w:val="006D17F8"/>
    <w:rsid w:val="006D263C"/>
    <w:rsid w:val="006D330C"/>
    <w:rsid w:val="006D51B4"/>
    <w:rsid w:val="006E021A"/>
    <w:rsid w:val="006E21FB"/>
    <w:rsid w:val="006E292A"/>
    <w:rsid w:val="006E5F73"/>
    <w:rsid w:val="006E7515"/>
    <w:rsid w:val="006F4E99"/>
    <w:rsid w:val="006F6BEB"/>
    <w:rsid w:val="007075AC"/>
    <w:rsid w:val="00710497"/>
    <w:rsid w:val="00712563"/>
    <w:rsid w:val="007137F0"/>
    <w:rsid w:val="00713DF6"/>
    <w:rsid w:val="00714B2E"/>
    <w:rsid w:val="00720241"/>
    <w:rsid w:val="0072730F"/>
    <w:rsid w:val="00727AC1"/>
    <w:rsid w:val="00727F97"/>
    <w:rsid w:val="0073065C"/>
    <w:rsid w:val="00737675"/>
    <w:rsid w:val="0074184E"/>
    <w:rsid w:val="007439B9"/>
    <w:rsid w:val="007609E7"/>
    <w:rsid w:val="007632B4"/>
    <w:rsid w:val="0076442C"/>
    <w:rsid w:val="007658FC"/>
    <w:rsid w:val="00765AEA"/>
    <w:rsid w:val="00773ABE"/>
    <w:rsid w:val="00775BBA"/>
    <w:rsid w:val="007760E6"/>
    <w:rsid w:val="0077635D"/>
    <w:rsid w:val="007806CB"/>
    <w:rsid w:val="00790B89"/>
    <w:rsid w:val="007938F2"/>
    <w:rsid w:val="00795B12"/>
    <w:rsid w:val="00797D4B"/>
    <w:rsid w:val="007A3985"/>
    <w:rsid w:val="007B2CDD"/>
    <w:rsid w:val="007B4183"/>
    <w:rsid w:val="007B512A"/>
    <w:rsid w:val="007B693A"/>
    <w:rsid w:val="007C1CF4"/>
    <w:rsid w:val="007C2097"/>
    <w:rsid w:val="007C24CB"/>
    <w:rsid w:val="007C2F14"/>
    <w:rsid w:val="007C6ACF"/>
    <w:rsid w:val="007C7597"/>
    <w:rsid w:val="007C78B9"/>
    <w:rsid w:val="007D00FE"/>
    <w:rsid w:val="007D0E2A"/>
    <w:rsid w:val="007E19E7"/>
    <w:rsid w:val="007E3E46"/>
    <w:rsid w:val="007E6510"/>
    <w:rsid w:val="007F2412"/>
    <w:rsid w:val="007F5846"/>
    <w:rsid w:val="007F6243"/>
    <w:rsid w:val="00802E4B"/>
    <w:rsid w:val="00807DCE"/>
    <w:rsid w:val="008275AA"/>
    <w:rsid w:val="008302F3"/>
    <w:rsid w:val="00835635"/>
    <w:rsid w:val="008508FC"/>
    <w:rsid w:val="00852011"/>
    <w:rsid w:val="00852F99"/>
    <w:rsid w:val="00856A30"/>
    <w:rsid w:val="00860744"/>
    <w:rsid w:val="00860969"/>
    <w:rsid w:val="00860989"/>
    <w:rsid w:val="008610AD"/>
    <w:rsid w:val="00862BE9"/>
    <w:rsid w:val="008672D3"/>
    <w:rsid w:val="00870EE7"/>
    <w:rsid w:val="00875341"/>
    <w:rsid w:val="00875CCA"/>
    <w:rsid w:val="00876F2A"/>
    <w:rsid w:val="00881934"/>
    <w:rsid w:val="00881A68"/>
    <w:rsid w:val="00883B6F"/>
    <w:rsid w:val="00890298"/>
    <w:rsid w:val="008902BC"/>
    <w:rsid w:val="00890477"/>
    <w:rsid w:val="008935F7"/>
    <w:rsid w:val="008A0451"/>
    <w:rsid w:val="008A3B86"/>
    <w:rsid w:val="008A5E86"/>
    <w:rsid w:val="008A5F08"/>
    <w:rsid w:val="008A774C"/>
    <w:rsid w:val="008B0EB7"/>
    <w:rsid w:val="008B5EDC"/>
    <w:rsid w:val="008B72B0"/>
    <w:rsid w:val="008C643D"/>
    <w:rsid w:val="008D31D9"/>
    <w:rsid w:val="008D357F"/>
    <w:rsid w:val="008D3D6A"/>
    <w:rsid w:val="008D6E72"/>
    <w:rsid w:val="008E4502"/>
    <w:rsid w:val="008E4659"/>
    <w:rsid w:val="008E6267"/>
    <w:rsid w:val="008E748D"/>
    <w:rsid w:val="008E7FB6"/>
    <w:rsid w:val="008F2362"/>
    <w:rsid w:val="008F686C"/>
    <w:rsid w:val="00913FCA"/>
    <w:rsid w:val="00915A10"/>
    <w:rsid w:val="0091733B"/>
    <w:rsid w:val="00917739"/>
    <w:rsid w:val="00917C15"/>
    <w:rsid w:val="00917C66"/>
    <w:rsid w:val="00920903"/>
    <w:rsid w:val="00923ECE"/>
    <w:rsid w:val="00933BD9"/>
    <w:rsid w:val="0093578B"/>
    <w:rsid w:val="00943DC1"/>
    <w:rsid w:val="00945A93"/>
    <w:rsid w:val="00945CB4"/>
    <w:rsid w:val="00955D76"/>
    <w:rsid w:val="00956BA0"/>
    <w:rsid w:val="00956EC2"/>
    <w:rsid w:val="0096247F"/>
    <w:rsid w:val="009629FD"/>
    <w:rsid w:val="00963274"/>
    <w:rsid w:val="009637C8"/>
    <w:rsid w:val="009854EA"/>
    <w:rsid w:val="009858E6"/>
    <w:rsid w:val="00986B32"/>
    <w:rsid w:val="00986D55"/>
    <w:rsid w:val="00986FE0"/>
    <w:rsid w:val="00993D96"/>
    <w:rsid w:val="009945F9"/>
    <w:rsid w:val="00994FA8"/>
    <w:rsid w:val="009A2921"/>
    <w:rsid w:val="009A3344"/>
    <w:rsid w:val="009A7135"/>
    <w:rsid w:val="009B3291"/>
    <w:rsid w:val="009B3AB9"/>
    <w:rsid w:val="009B40CF"/>
    <w:rsid w:val="009C07DF"/>
    <w:rsid w:val="009C0858"/>
    <w:rsid w:val="009C0B16"/>
    <w:rsid w:val="009C4001"/>
    <w:rsid w:val="009C61B9"/>
    <w:rsid w:val="009C7314"/>
    <w:rsid w:val="009D06E3"/>
    <w:rsid w:val="009D3450"/>
    <w:rsid w:val="009D55EF"/>
    <w:rsid w:val="009D6515"/>
    <w:rsid w:val="009E0684"/>
    <w:rsid w:val="009E3297"/>
    <w:rsid w:val="009E5B34"/>
    <w:rsid w:val="009E617D"/>
    <w:rsid w:val="009E6CC4"/>
    <w:rsid w:val="009E77B3"/>
    <w:rsid w:val="009F3AA1"/>
    <w:rsid w:val="009F4D41"/>
    <w:rsid w:val="009F7C5D"/>
    <w:rsid w:val="00A04757"/>
    <w:rsid w:val="00A0497D"/>
    <w:rsid w:val="00A055C2"/>
    <w:rsid w:val="00A07584"/>
    <w:rsid w:val="00A12145"/>
    <w:rsid w:val="00A122CA"/>
    <w:rsid w:val="00A140DD"/>
    <w:rsid w:val="00A218AA"/>
    <w:rsid w:val="00A22501"/>
    <w:rsid w:val="00A25800"/>
    <w:rsid w:val="00A2600A"/>
    <w:rsid w:val="00A2613B"/>
    <w:rsid w:val="00A27186"/>
    <w:rsid w:val="00A32441"/>
    <w:rsid w:val="00A3669C"/>
    <w:rsid w:val="00A418B5"/>
    <w:rsid w:val="00A42DC7"/>
    <w:rsid w:val="00A44971"/>
    <w:rsid w:val="00A45FB3"/>
    <w:rsid w:val="00A4619D"/>
    <w:rsid w:val="00A46E59"/>
    <w:rsid w:val="00A47E70"/>
    <w:rsid w:val="00A50638"/>
    <w:rsid w:val="00A567BB"/>
    <w:rsid w:val="00A62CA8"/>
    <w:rsid w:val="00A64EEC"/>
    <w:rsid w:val="00A65B2B"/>
    <w:rsid w:val="00A72DCE"/>
    <w:rsid w:val="00A73C82"/>
    <w:rsid w:val="00A749EC"/>
    <w:rsid w:val="00A752C5"/>
    <w:rsid w:val="00A82270"/>
    <w:rsid w:val="00A83ECE"/>
    <w:rsid w:val="00A84360"/>
    <w:rsid w:val="00A84816"/>
    <w:rsid w:val="00A87C53"/>
    <w:rsid w:val="00A9104D"/>
    <w:rsid w:val="00A94056"/>
    <w:rsid w:val="00AA05AF"/>
    <w:rsid w:val="00AA0C8A"/>
    <w:rsid w:val="00AA254D"/>
    <w:rsid w:val="00AA382C"/>
    <w:rsid w:val="00AA3D8E"/>
    <w:rsid w:val="00AA4BDE"/>
    <w:rsid w:val="00AB2D90"/>
    <w:rsid w:val="00AB43DA"/>
    <w:rsid w:val="00AC455F"/>
    <w:rsid w:val="00AC7534"/>
    <w:rsid w:val="00AD5D14"/>
    <w:rsid w:val="00AD6431"/>
    <w:rsid w:val="00AD7C25"/>
    <w:rsid w:val="00AE22EA"/>
    <w:rsid w:val="00AE4D95"/>
    <w:rsid w:val="00AF16FA"/>
    <w:rsid w:val="00AF17C6"/>
    <w:rsid w:val="00AF6B24"/>
    <w:rsid w:val="00AF6FA7"/>
    <w:rsid w:val="00B03597"/>
    <w:rsid w:val="00B03698"/>
    <w:rsid w:val="00B060A7"/>
    <w:rsid w:val="00B076C6"/>
    <w:rsid w:val="00B11F75"/>
    <w:rsid w:val="00B14A2E"/>
    <w:rsid w:val="00B14CF8"/>
    <w:rsid w:val="00B161ED"/>
    <w:rsid w:val="00B17844"/>
    <w:rsid w:val="00B17B00"/>
    <w:rsid w:val="00B22D07"/>
    <w:rsid w:val="00B2408F"/>
    <w:rsid w:val="00B258BB"/>
    <w:rsid w:val="00B32AC4"/>
    <w:rsid w:val="00B357DE"/>
    <w:rsid w:val="00B43444"/>
    <w:rsid w:val="00B47938"/>
    <w:rsid w:val="00B571A1"/>
    <w:rsid w:val="00B57359"/>
    <w:rsid w:val="00B618AA"/>
    <w:rsid w:val="00B6384A"/>
    <w:rsid w:val="00B66361"/>
    <w:rsid w:val="00B66D06"/>
    <w:rsid w:val="00B70D58"/>
    <w:rsid w:val="00B71747"/>
    <w:rsid w:val="00B72AC8"/>
    <w:rsid w:val="00B73911"/>
    <w:rsid w:val="00B7471A"/>
    <w:rsid w:val="00B80384"/>
    <w:rsid w:val="00B87B18"/>
    <w:rsid w:val="00B905A0"/>
    <w:rsid w:val="00B91267"/>
    <w:rsid w:val="00B917AC"/>
    <w:rsid w:val="00B9268B"/>
    <w:rsid w:val="00B92835"/>
    <w:rsid w:val="00B9523D"/>
    <w:rsid w:val="00BA0168"/>
    <w:rsid w:val="00BA3ACC"/>
    <w:rsid w:val="00BA49FD"/>
    <w:rsid w:val="00BA5B29"/>
    <w:rsid w:val="00BB5DFC"/>
    <w:rsid w:val="00BC0575"/>
    <w:rsid w:val="00BC1A70"/>
    <w:rsid w:val="00BC3AA5"/>
    <w:rsid w:val="00BC3BF9"/>
    <w:rsid w:val="00BC4F80"/>
    <w:rsid w:val="00BC4FCB"/>
    <w:rsid w:val="00BC697C"/>
    <w:rsid w:val="00BC7AC5"/>
    <w:rsid w:val="00BC7C3B"/>
    <w:rsid w:val="00BD0266"/>
    <w:rsid w:val="00BD279D"/>
    <w:rsid w:val="00BD3B6F"/>
    <w:rsid w:val="00BD3C3A"/>
    <w:rsid w:val="00BE1193"/>
    <w:rsid w:val="00BE4AE1"/>
    <w:rsid w:val="00BE4DF7"/>
    <w:rsid w:val="00BF3228"/>
    <w:rsid w:val="00BF5D22"/>
    <w:rsid w:val="00BF7C4B"/>
    <w:rsid w:val="00BF7ECE"/>
    <w:rsid w:val="00C02433"/>
    <w:rsid w:val="00C05B93"/>
    <w:rsid w:val="00C0610D"/>
    <w:rsid w:val="00C0731F"/>
    <w:rsid w:val="00C14801"/>
    <w:rsid w:val="00C212C7"/>
    <w:rsid w:val="00C21836"/>
    <w:rsid w:val="00C22A5C"/>
    <w:rsid w:val="00C253A7"/>
    <w:rsid w:val="00C31593"/>
    <w:rsid w:val="00C37922"/>
    <w:rsid w:val="00C415C3"/>
    <w:rsid w:val="00C41F51"/>
    <w:rsid w:val="00C462C2"/>
    <w:rsid w:val="00C475B3"/>
    <w:rsid w:val="00C47B10"/>
    <w:rsid w:val="00C55103"/>
    <w:rsid w:val="00C713E0"/>
    <w:rsid w:val="00C71629"/>
    <w:rsid w:val="00C77094"/>
    <w:rsid w:val="00C773B8"/>
    <w:rsid w:val="00C77929"/>
    <w:rsid w:val="00C80BDE"/>
    <w:rsid w:val="00C82738"/>
    <w:rsid w:val="00C82FCD"/>
    <w:rsid w:val="00C83E4E"/>
    <w:rsid w:val="00C84595"/>
    <w:rsid w:val="00C85061"/>
    <w:rsid w:val="00C85AD4"/>
    <w:rsid w:val="00C90DDE"/>
    <w:rsid w:val="00C91B09"/>
    <w:rsid w:val="00C94A8E"/>
    <w:rsid w:val="00C95985"/>
    <w:rsid w:val="00C96EAE"/>
    <w:rsid w:val="00C9780B"/>
    <w:rsid w:val="00CA02F9"/>
    <w:rsid w:val="00CA2502"/>
    <w:rsid w:val="00CA2EA4"/>
    <w:rsid w:val="00CA5432"/>
    <w:rsid w:val="00CA792D"/>
    <w:rsid w:val="00CA7D10"/>
    <w:rsid w:val="00CB1493"/>
    <w:rsid w:val="00CC5026"/>
    <w:rsid w:val="00CD2478"/>
    <w:rsid w:val="00CD541D"/>
    <w:rsid w:val="00CD77AD"/>
    <w:rsid w:val="00CE22D1"/>
    <w:rsid w:val="00CE2ECC"/>
    <w:rsid w:val="00CE4346"/>
    <w:rsid w:val="00CE6379"/>
    <w:rsid w:val="00CE7FBA"/>
    <w:rsid w:val="00CF0EE8"/>
    <w:rsid w:val="00CF39F5"/>
    <w:rsid w:val="00CF6690"/>
    <w:rsid w:val="00D11584"/>
    <w:rsid w:val="00D116AA"/>
    <w:rsid w:val="00D12FF1"/>
    <w:rsid w:val="00D16554"/>
    <w:rsid w:val="00D16F54"/>
    <w:rsid w:val="00D17301"/>
    <w:rsid w:val="00D22B30"/>
    <w:rsid w:val="00D26D62"/>
    <w:rsid w:val="00D41099"/>
    <w:rsid w:val="00D41D34"/>
    <w:rsid w:val="00D465D9"/>
    <w:rsid w:val="00D501ED"/>
    <w:rsid w:val="00D51C49"/>
    <w:rsid w:val="00D52EA1"/>
    <w:rsid w:val="00D53BE5"/>
    <w:rsid w:val="00D55DAC"/>
    <w:rsid w:val="00D57A9D"/>
    <w:rsid w:val="00D641A9"/>
    <w:rsid w:val="00D66BDE"/>
    <w:rsid w:val="00D66C3D"/>
    <w:rsid w:val="00D72253"/>
    <w:rsid w:val="00D73E79"/>
    <w:rsid w:val="00D75552"/>
    <w:rsid w:val="00D76C6E"/>
    <w:rsid w:val="00D800E9"/>
    <w:rsid w:val="00D81C9A"/>
    <w:rsid w:val="00D82D37"/>
    <w:rsid w:val="00D90318"/>
    <w:rsid w:val="00D906C9"/>
    <w:rsid w:val="00D908E8"/>
    <w:rsid w:val="00D94D21"/>
    <w:rsid w:val="00DB62A0"/>
    <w:rsid w:val="00DB72BB"/>
    <w:rsid w:val="00DC2EEA"/>
    <w:rsid w:val="00DC797C"/>
    <w:rsid w:val="00DC7C5C"/>
    <w:rsid w:val="00DD1099"/>
    <w:rsid w:val="00DD7F78"/>
    <w:rsid w:val="00DE0FA7"/>
    <w:rsid w:val="00DE3678"/>
    <w:rsid w:val="00DE368A"/>
    <w:rsid w:val="00DE3E48"/>
    <w:rsid w:val="00E015DE"/>
    <w:rsid w:val="00E1163E"/>
    <w:rsid w:val="00E12370"/>
    <w:rsid w:val="00E14FFE"/>
    <w:rsid w:val="00E15299"/>
    <w:rsid w:val="00E159F8"/>
    <w:rsid w:val="00E23A56"/>
    <w:rsid w:val="00E24619"/>
    <w:rsid w:val="00E25DD4"/>
    <w:rsid w:val="00E265C7"/>
    <w:rsid w:val="00E273AB"/>
    <w:rsid w:val="00E34EB1"/>
    <w:rsid w:val="00E37295"/>
    <w:rsid w:val="00E405B3"/>
    <w:rsid w:val="00E4306D"/>
    <w:rsid w:val="00E44A75"/>
    <w:rsid w:val="00E44F75"/>
    <w:rsid w:val="00E52C71"/>
    <w:rsid w:val="00E5377D"/>
    <w:rsid w:val="00E55AAC"/>
    <w:rsid w:val="00E56C1D"/>
    <w:rsid w:val="00E6232A"/>
    <w:rsid w:val="00E64390"/>
    <w:rsid w:val="00E64C0E"/>
    <w:rsid w:val="00E65E8A"/>
    <w:rsid w:val="00E670C5"/>
    <w:rsid w:val="00E71E7D"/>
    <w:rsid w:val="00E724BA"/>
    <w:rsid w:val="00E72B98"/>
    <w:rsid w:val="00E7310A"/>
    <w:rsid w:val="00E7607D"/>
    <w:rsid w:val="00E85D5A"/>
    <w:rsid w:val="00E86763"/>
    <w:rsid w:val="00E873ED"/>
    <w:rsid w:val="00E87F00"/>
    <w:rsid w:val="00E90A16"/>
    <w:rsid w:val="00E924C6"/>
    <w:rsid w:val="00E9497F"/>
    <w:rsid w:val="00E9602A"/>
    <w:rsid w:val="00EA15FE"/>
    <w:rsid w:val="00EA1D35"/>
    <w:rsid w:val="00EA2AD3"/>
    <w:rsid w:val="00EA76BB"/>
    <w:rsid w:val="00EB04C3"/>
    <w:rsid w:val="00EB3FE7"/>
    <w:rsid w:val="00EB60B4"/>
    <w:rsid w:val="00EB7D0B"/>
    <w:rsid w:val="00EC11EB"/>
    <w:rsid w:val="00EC5431"/>
    <w:rsid w:val="00EC659F"/>
    <w:rsid w:val="00ED2A0C"/>
    <w:rsid w:val="00ED3D47"/>
    <w:rsid w:val="00EE6A83"/>
    <w:rsid w:val="00EE7D7C"/>
    <w:rsid w:val="00EE7FCF"/>
    <w:rsid w:val="00EF0C96"/>
    <w:rsid w:val="00EF44FB"/>
    <w:rsid w:val="00EF6B04"/>
    <w:rsid w:val="00F01D42"/>
    <w:rsid w:val="00F02E5B"/>
    <w:rsid w:val="00F100CE"/>
    <w:rsid w:val="00F11C4D"/>
    <w:rsid w:val="00F1278B"/>
    <w:rsid w:val="00F17233"/>
    <w:rsid w:val="00F21AC4"/>
    <w:rsid w:val="00F21CC1"/>
    <w:rsid w:val="00F2378C"/>
    <w:rsid w:val="00F25D98"/>
    <w:rsid w:val="00F26950"/>
    <w:rsid w:val="00F300FB"/>
    <w:rsid w:val="00F31E05"/>
    <w:rsid w:val="00F34816"/>
    <w:rsid w:val="00F432E2"/>
    <w:rsid w:val="00F448E0"/>
    <w:rsid w:val="00F462F1"/>
    <w:rsid w:val="00F47638"/>
    <w:rsid w:val="00F52405"/>
    <w:rsid w:val="00F56FCF"/>
    <w:rsid w:val="00F675DA"/>
    <w:rsid w:val="00F71426"/>
    <w:rsid w:val="00F71A8C"/>
    <w:rsid w:val="00F743B1"/>
    <w:rsid w:val="00F765C1"/>
    <w:rsid w:val="00F7680F"/>
    <w:rsid w:val="00F831EE"/>
    <w:rsid w:val="00F85031"/>
    <w:rsid w:val="00F86788"/>
    <w:rsid w:val="00F91275"/>
    <w:rsid w:val="00F928E3"/>
    <w:rsid w:val="00FA2948"/>
    <w:rsid w:val="00FB1166"/>
    <w:rsid w:val="00FB1FD8"/>
    <w:rsid w:val="00FB3613"/>
    <w:rsid w:val="00FB6386"/>
    <w:rsid w:val="00FC4B4B"/>
    <w:rsid w:val="00FC6BF7"/>
    <w:rsid w:val="00FC7291"/>
    <w:rsid w:val="00FD0A56"/>
    <w:rsid w:val="00FD0C4D"/>
    <w:rsid w:val="00FD7944"/>
    <w:rsid w:val="00FE1C07"/>
    <w:rsid w:val="00FE2437"/>
    <w:rsid w:val="00FE2FE6"/>
    <w:rsid w:val="00FE308D"/>
    <w:rsid w:val="00FE6C48"/>
    <w:rsid w:val="00FE73A5"/>
    <w:rsid w:val="00FF2CF1"/>
    <w:rsid w:val="00FF5C8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character" w:styleId="af1">
    <w:name w:val="Emphasis"/>
    <w:qFormat/>
    <w:rsid w:val="00876F2A"/>
    <w:rPr>
      <w:i/>
      <w:iCs/>
    </w:rPr>
  </w:style>
  <w:style w:type="paragraph" w:styleId="af2">
    <w:name w:val="Subtitle"/>
    <w:basedOn w:val="a"/>
    <w:next w:val="a"/>
    <w:link w:val="Char0"/>
    <w:qFormat/>
    <w:rsid w:val="00876F2A"/>
    <w:pPr>
      <w:spacing w:before="240" w:after="60" w:line="312" w:lineRule="auto"/>
      <w:jc w:val="center"/>
      <w:outlineLvl w:val="1"/>
    </w:pPr>
    <w:rPr>
      <w:rFonts w:ascii="Calibri Light" w:eastAsia="宋体" w:hAnsi="Calibri Light"/>
      <w:b/>
      <w:bCs/>
      <w:kern w:val="28"/>
      <w:sz w:val="32"/>
      <w:szCs w:val="32"/>
    </w:rPr>
  </w:style>
  <w:style w:type="character" w:customStyle="1" w:styleId="Char0">
    <w:name w:val="副标题 Char"/>
    <w:link w:val="af2"/>
    <w:rsid w:val="00876F2A"/>
    <w:rPr>
      <w:rFonts w:ascii="Calibri Light" w:eastAsia="宋体" w:hAnsi="Calibri Light" w:cs="Times New Roman"/>
      <w:b/>
      <w:bCs/>
      <w:kern w:val="28"/>
      <w:sz w:val="32"/>
      <w:szCs w:val="32"/>
      <w:lang w:val="en-GB" w:eastAsia="en-US"/>
    </w:rPr>
  </w:style>
  <w:style w:type="character" w:styleId="af3">
    <w:name w:val="Strong"/>
    <w:qFormat/>
    <w:rsid w:val="00876F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903</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1548</cp:revision>
  <cp:lastPrinted>1899-12-31T23:00:00Z</cp:lastPrinted>
  <dcterms:created xsi:type="dcterms:W3CDTF">2019-01-14T04:28:00Z</dcterms:created>
  <dcterms:modified xsi:type="dcterms:W3CDTF">2023-08-11T09:51:00Z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(3)hc/MsRt4v4NYoY4I7p0JOLW+UJ5jDx/6/7k+cgA1tv6A/2g7jtG4k3QTeQpkB/quw9ZlBhqZ
9WoSm593dXTHuhIntU6GWFcZLaSyGhnPrvQi+WXwcCvTXeyoj/5BtrNdnWx5aYs59Om1B0km
M7I2zq3Nr0SN5B7wzCA3/oUcFfsj+6ehlbDSUpKLuM4X+FYoKQqmR9KaR/pY1O6CkZVNl7U7
QCGz52tS+T2XSv3F1a</vt:lpwstr>
  </property>
  <property fmtid="{D5CDD505-2E9C-101B-9397-08002B2CF9AE}" pid="4" name="_2015_ms_pID_7253431">
    <vt:lpwstr>kqnNoJ1NdxbTTT/xAZ6jUCeO+x0suGNTERRJuTXdht6eYoBKS36X50
QTWQ1VYLAqBNW+r8m0jMXa2KhZqIQQjR/MXRSXCC8Yfc2kNhMq5PxwrX+0feB12KIHFX98VY
oIeQ8cCFwyYJC8N/Zcwp7NoS5romI7qzN7jTpvQzPSvrKzaXV8/t5TWo0l64jx4LHWu9mhQc
OEE5k7CvFWi2dzlNzgSBqLzm4twSTS0Y531d</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1690768300</vt:lpwstr>
  </property>
</Properties>
</file>